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A4148" w14:textId="77777777" w:rsidR="00B3398C" w:rsidRDefault="00B3398C">
      <w:pPr>
        <w:widowControl w:val="0"/>
        <w:autoSpaceDE w:val="0"/>
        <w:autoSpaceDN w:val="0"/>
        <w:adjustRightInd w:val="0"/>
        <w:spacing w:before="14" w:line="240" w:lineRule="exact"/>
        <w:ind w:left="120"/>
        <w:rPr>
          <w:b/>
          <w:bCs/>
        </w:rPr>
      </w:pPr>
    </w:p>
    <w:p w14:paraId="141760C5" w14:textId="77777777" w:rsidR="00B3398C" w:rsidRDefault="00B3398C">
      <w:pPr>
        <w:widowControl w:val="0"/>
        <w:autoSpaceDE w:val="0"/>
        <w:autoSpaceDN w:val="0"/>
        <w:adjustRightInd w:val="0"/>
        <w:spacing w:before="14" w:line="240" w:lineRule="exact"/>
        <w:ind w:left="120"/>
        <w:rPr>
          <w:b/>
          <w:bCs/>
        </w:rPr>
      </w:pPr>
    </w:p>
    <w:p w14:paraId="5FE8118C" w14:textId="77777777" w:rsidR="00B3398C" w:rsidRDefault="00B3398C">
      <w:pPr>
        <w:widowControl w:val="0"/>
        <w:autoSpaceDE w:val="0"/>
        <w:autoSpaceDN w:val="0"/>
        <w:adjustRightInd w:val="0"/>
        <w:spacing w:before="14" w:line="240" w:lineRule="exact"/>
        <w:ind w:left="120"/>
        <w:rPr>
          <w:b/>
          <w:bCs/>
        </w:rPr>
      </w:pPr>
    </w:p>
    <w:p w14:paraId="6787FC89" w14:textId="77777777" w:rsidR="00B3398C" w:rsidRDefault="00B3398C">
      <w:pPr>
        <w:widowControl w:val="0"/>
        <w:autoSpaceDE w:val="0"/>
        <w:autoSpaceDN w:val="0"/>
        <w:adjustRightInd w:val="0"/>
        <w:spacing w:before="14" w:line="240" w:lineRule="exact"/>
        <w:ind w:left="120"/>
        <w:rPr>
          <w:b/>
          <w:bCs/>
        </w:rPr>
      </w:pPr>
    </w:p>
    <w:p w14:paraId="66F00CC7" w14:textId="77777777" w:rsidR="00B3398C" w:rsidRDefault="00B1466D" w:rsidP="00C649C5">
      <w:pPr>
        <w:jc w:val="center"/>
      </w:pPr>
      <w:r>
        <w:rPr>
          <w:noProof/>
          <w:lang w:eastAsia="fr-FR"/>
        </w:rPr>
        <w:drawing>
          <wp:inline distT="0" distB="0" distL="0" distR="0" wp14:anchorId="5ED26C61" wp14:editId="4994A466">
            <wp:extent cx="3408218" cy="1414104"/>
            <wp:effectExtent l="0" t="0" r="190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31756" cy="1423870"/>
                    </a:xfrm>
                    <a:prstGeom prst="rect">
                      <a:avLst/>
                    </a:prstGeom>
                    <a:noFill/>
                    <a:ln>
                      <a:noFill/>
                    </a:ln>
                  </pic:spPr>
                </pic:pic>
              </a:graphicData>
            </a:graphic>
          </wp:inline>
        </w:drawing>
      </w:r>
    </w:p>
    <w:p w14:paraId="2227158C" w14:textId="77777777" w:rsidR="00632595" w:rsidRDefault="00632595"/>
    <w:p w14:paraId="50725AE0" w14:textId="77777777" w:rsidR="00B3398C" w:rsidRDefault="00B3398C"/>
    <w:p w14:paraId="4E1513FF" w14:textId="77777777" w:rsidR="00B3398C" w:rsidRDefault="00B3398C" w:rsidP="00B1466D">
      <w:pPr>
        <w:rPr>
          <w:rFonts w:ascii="Arial" w:hAnsi="Arial" w:cs="Arial"/>
          <w:sz w:val="36"/>
          <w:szCs w:val="36"/>
        </w:rPr>
      </w:pPr>
    </w:p>
    <w:p w14:paraId="19AD0890" w14:textId="77777777" w:rsidR="00571945" w:rsidRDefault="00571945" w:rsidP="003C2E90">
      <w:pPr>
        <w:pBdr>
          <w:top w:val="single" w:sz="18" w:space="0" w:color="auto"/>
          <w:left w:val="single" w:sz="18" w:space="4" w:color="auto"/>
          <w:bottom w:val="single" w:sz="18" w:space="1" w:color="auto"/>
          <w:right w:val="single" w:sz="18" w:space="4" w:color="auto"/>
        </w:pBdr>
        <w:jc w:val="center"/>
        <w:rPr>
          <w:rFonts w:ascii="Arial" w:hAnsi="Arial" w:cs="Arial"/>
          <w:b/>
          <w:sz w:val="36"/>
          <w:szCs w:val="36"/>
        </w:rPr>
      </w:pPr>
    </w:p>
    <w:p w14:paraId="1E2E3782" w14:textId="4FD4E81F" w:rsidR="009F0C4E" w:rsidRDefault="001D73E9" w:rsidP="003C2E90">
      <w:pPr>
        <w:pBdr>
          <w:top w:val="single" w:sz="18" w:space="0" w:color="auto"/>
          <w:left w:val="single" w:sz="18" w:space="4" w:color="auto"/>
          <w:bottom w:val="single" w:sz="18" w:space="1" w:color="auto"/>
          <w:right w:val="single" w:sz="18" w:space="4" w:color="auto"/>
        </w:pBdr>
        <w:jc w:val="center"/>
        <w:rPr>
          <w:rFonts w:ascii="Arial" w:hAnsi="Arial" w:cs="Arial"/>
          <w:b/>
          <w:sz w:val="36"/>
          <w:szCs w:val="36"/>
        </w:rPr>
      </w:pPr>
      <w:r>
        <w:rPr>
          <w:rFonts w:ascii="Arial" w:hAnsi="Arial" w:cs="Arial"/>
          <w:b/>
          <w:sz w:val="36"/>
          <w:szCs w:val="36"/>
        </w:rPr>
        <w:t xml:space="preserve">MARCHÉ </w:t>
      </w:r>
      <w:r w:rsidR="009F0C4E">
        <w:rPr>
          <w:rFonts w:ascii="Arial" w:hAnsi="Arial" w:cs="Arial"/>
          <w:b/>
          <w:sz w:val="36"/>
          <w:szCs w:val="36"/>
        </w:rPr>
        <w:t>n</w:t>
      </w:r>
      <w:r w:rsidR="009F0C4E" w:rsidRPr="006659A3">
        <w:rPr>
          <w:rFonts w:ascii="Arial" w:hAnsi="Arial" w:cs="Arial"/>
          <w:b/>
          <w:sz w:val="36"/>
          <w:szCs w:val="36"/>
        </w:rPr>
        <w:t>°</w:t>
      </w:r>
      <w:r w:rsidR="005107AC">
        <w:rPr>
          <w:rFonts w:ascii="Arial" w:hAnsi="Arial" w:cs="Arial"/>
          <w:b/>
          <w:sz w:val="36"/>
          <w:szCs w:val="36"/>
        </w:rPr>
        <w:t>……………………….</w:t>
      </w:r>
    </w:p>
    <w:p w14:paraId="0F5F132D" w14:textId="4117A035" w:rsidR="005107AC" w:rsidRDefault="005107AC" w:rsidP="003C2E90">
      <w:pPr>
        <w:pBdr>
          <w:top w:val="single" w:sz="18" w:space="0" w:color="auto"/>
          <w:left w:val="single" w:sz="18" w:space="4" w:color="auto"/>
          <w:bottom w:val="single" w:sz="18" w:space="1" w:color="auto"/>
          <w:right w:val="single" w:sz="18" w:space="4" w:color="auto"/>
        </w:pBdr>
        <w:jc w:val="center"/>
        <w:rPr>
          <w:rFonts w:ascii="Arial" w:hAnsi="Arial" w:cs="Arial"/>
          <w:b/>
          <w:sz w:val="36"/>
          <w:szCs w:val="36"/>
        </w:rPr>
      </w:pPr>
      <w:r>
        <w:rPr>
          <w:rFonts w:ascii="Arial" w:hAnsi="Arial" w:cs="Arial"/>
          <w:b/>
          <w:sz w:val="36"/>
          <w:szCs w:val="36"/>
        </w:rPr>
        <w:t xml:space="preserve">ENTRETIEN DES ESPACES VERTS sur le Site </w:t>
      </w:r>
      <w:r w:rsidRPr="000703F5">
        <w:rPr>
          <w:rFonts w:ascii="Arial" w:hAnsi="Arial" w:cs="Arial"/>
          <w:b/>
          <w:sz w:val="36"/>
          <w:szCs w:val="36"/>
        </w:rPr>
        <w:t>INRAE</w:t>
      </w:r>
      <w:r>
        <w:rPr>
          <w:rFonts w:ascii="Arial" w:hAnsi="Arial" w:cs="Arial"/>
          <w:b/>
          <w:sz w:val="36"/>
          <w:szCs w:val="36"/>
        </w:rPr>
        <w:t xml:space="preserve"> de ST PEE SUR NIVELLE</w:t>
      </w:r>
    </w:p>
    <w:p w14:paraId="6E143CBB" w14:textId="77777777" w:rsidR="00571945" w:rsidRDefault="00571945" w:rsidP="003C2E90">
      <w:pPr>
        <w:pBdr>
          <w:top w:val="single" w:sz="18" w:space="0" w:color="auto"/>
          <w:left w:val="single" w:sz="18" w:space="4" w:color="auto"/>
          <w:bottom w:val="single" w:sz="18" w:space="1" w:color="auto"/>
          <w:right w:val="single" w:sz="18" w:space="4" w:color="auto"/>
        </w:pBdr>
        <w:jc w:val="center"/>
        <w:rPr>
          <w:rFonts w:ascii="Arial" w:hAnsi="Arial" w:cs="Arial"/>
          <w:sz w:val="36"/>
          <w:szCs w:val="36"/>
        </w:rPr>
      </w:pPr>
    </w:p>
    <w:p w14:paraId="196ACF37" w14:textId="77777777" w:rsidR="00B3398C" w:rsidRDefault="00B3398C">
      <w:pPr>
        <w:widowControl w:val="0"/>
        <w:autoSpaceDE w:val="0"/>
        <w:autoSpaceDN w:val="0"/>
        <w:adjustRightInd w:val="0"/>
        <w:spacing w:before="14" w:line="240" w:lineRule="exact"/>
        <w:ind w:left="120"/>
        <w:rPr>
          <w:b/>
          <w:bCs/>
        </w:rPr>
      </w:pPr>
    </w:p>
    <w:p w14:paraId="319C3F6E" w14:textId="77777777" w:rsidR="00B3398C" w:rsidRDefault="00B3398C">
      <w:pPr>
        <w:widowControl w:val="0"/>
        <w:autoSpaceDE w:val="0"/>
        <w:autoSpaceDN w:val="0"/>
        <w:adjustRightInd w:val="0"/>
        <w:spacing w:before="14" w:line="240" w:lineRule="exact"/>
        <w:rPr>
          <w:b/>
          <w:bCs/>
        </w:rPr>
      </w:pPr>
    </w:p>
    <w:p w14:paraId="523A3F9E" w14:textId="77777777" w:rsidR="00B3398C" w:rsidRDefault="00B3398C">
      <w:pPr>
        <w:widowControl w:val="0"/>
        <w:autoSpaceDE w:val="0"/>
        <w:autoSpaceDN w:val="0"/>
        <w:adjustRightInd w:val="0"/>
        <w:spacing w:before="14" w:line="240" w:lineRule="exact"/>
        <w:rPr>
          <w:b/>
          <w:bCs/>
        </w:rPr>
      </w:pPr>
    </w:p>
    <w:p w14:paraId="1FA77661" w14:textId="77777777" w:rsidR="00B3398C" w:rsidRDefault="00B3398C">
      <w:pPr>
        <w:widowControl w:val="0"/>
        <w:autoSpaceDE w:val="0"/>
        <w:autoSpaceDN w:val="0"/>
        <w:adjustRightInd w:val="0"/>
        <w:spacing w:before="14" w:line="240" w:lineRule="exact"/>
        <w:rPr>
          <w:b/>
          <w:bCs/>
        </w:rPr>
      </w:pPr>
    </w:p>
    <w:p w14:paraId="767522E1" w14:textId="77777777" w:rsidR="00B3398C" w:rsidRDefault="00707B79" w:rsidP="00707B79">
      <w:pPr>
        <w:widowControl w:val="0"/>
        <w:autoSpaceDE w:val="0"/>
        <w:autoSpaceDN w:val="0"/>
        <w:adjustRightInd w:val="0"/>
        <w:spacing w:before="14" w:line="240" w:lineRule="exact"/>
        <w:jc w:val="center"/>
        <w:rPr>
          <w:b/>
          <w:bCs/>
        </w:rPr>
      </w:pPr>
      <w:r>
        <w:rPr>
          <w:b/>
          <w:bCs/>
        </w:rPr>
        <w:t>Marché à procédure adaptée</w:t>
      </w:r>
    </w:p>
    <w:p w14:paraId="06C8020F" w14:textId="77777777" w:rsidR="00B3398C" w:rsidRDefault="00B3398C">
      <w:pPr>
        <w:widowControl w:val="0"/>
        <w:autoSpaceDE w:val="0"/>
        <w:autoSpaceDN w:val="0"/>
        <w:adjustRightInd w:val="0"/>
        <w:spacing w:before="14" w:line="240" w:lineRule="exact"/>
        <w:rPr>
          <w:b/>
          <w:bCs/>
        </w:rPr>
      </w:pPr>
    </w:p>
    <w:p w14:paraId="4203B7B7" w14:textId="77777777" w:rsidR="00B3398C" w:rsidRDefault="00B3398C">
      <w:pPr>
        <w:widowControl w:val="0"/>
        <w:autoSpaceDE w:val="0"/>
        <w:autoSpaceDN w:val="0"/>
        <w:adjustRightInd w:val="0"/>
        <w:spacing w:before="14" w:line="240" w:lineRule="exact"/>
        <w:rPr>
          <w:b/>
          <w:bCs/>
        </w:rPr>
      </w:pPr>
    </w:p>
    <w:p w14:paraId="23ABBF26" w14:textId="77777777" w:rsidR="00B3398C" w:rsidRDefault="00B3398C">
      <w:pPr>
        <w:widowControl w:val="0"/>
        <w:autoSpaceDE w:val="0"/>
        <w:autoSpaceDN w:val="0"/>
        <w:adjustRightInd w:val="0"/>
        <w:spacing w:before="14" w:line="240" w:lineRule="exact"/>
        <w:rPr>
          <w:b/>
          <w:bCs/>
        </w:rPr>
      </w:pPr>
    </w:p>
    <w:p w14:paraId="0ED0DC37" w14:textId="77777777" w:rsidR="00B3398C" w:rsidRDefault="00B3398C" w:rsidP="008630D8">
      <w:pPr>
        <w:widowControl w:val="0"/>
        <w:autoSpaceDE w:val="0"/>
        <w:autoSpaceDN w:val="0"/>
        <w:adjustRightInd w:val="0"/>
        <w:spacing w:before="14" w:line="240" w:lineRule="exact"/>
        <w:ind w:left="120"/>
        <w:jc w:val="center"/>
        <w:rPr>
          <w:rFonts w:ascii="Arial" w:hAnsi="Arial" w:cs="Arial"/>
          <w:bCs/>
        </w:rPr>
      </w:pPr>
    </w:p>
    <w:p w14:paraId="7D9CE16D" w14:textId="77777777" w:rsidR="00B3398C" w:rsidRDefault="00B3398C" w:rsidP="008630D8">
      <w:pPr>
        <w:widowControl w:val="0"/>
        <w:autoSpaceDE w:val="0"/>
        <w:autoSpaceDN w:val="0"/>
        <w:adjustRightInd w:val="0"/>
        <w:spacing w:before="14" w:line="240" w:lineRule="exact"/>
        <w:ind w:left="120"/>
        <w:jc w:val="center"/>
        <w:rPr>
          <w:rFonts w:ascii="Arial" w:hAnsi="Arial" w:cs="Arial"/>
          <w:bCs/>
        </w:rPr>
      </w:pPr>
    </w:p>
    <w:p w14:paraId="0680FC53" w14:textId="77777777" w:rsidR="00B3398C" w:rsidRDefault="00B3398C" w:rsidP="008630D8">
      <w:pPr>
        <w:jc w:val="center"/>
      </w:pPr>
    </w:p>
    <w:p w14:paraId="1D5CBB05" w14:textId="77777777" w:rsidR="00B3398C" w:rsidRPr="003B0E17" w:rsidRDefault="00B3398C" w:rsidP="008630D8">
      <w:pPr>
        <w:pBdr>
          <w:top w:val="single" w:sz="4" w:space="1" w:color="auto"/>
          <w:left w:val="single" w:sz="4" w:space="4" w:color="auto"/>
          <w:bottom w:val="single" w:sz="4" w:space="1" w:color="auto"/>
          <w:right w:val="single" w:sz="4" w:space="4" w:color="auto"/>
        </w:pBdr>
        <w:jc w:val="center"/>
      </w:pPr>
      <w:r>
        <w:t>Pouvoir Adjudicateur</w:t>
      </w:r>
      <w:r w:rsidR="00C436EF">
        <w:t xml:space="preserve"> </w:t>
      </w:r>
      <w:r w:rsidRPr="00535101">
        <w:t xml:space="preserve">: </w:t>
      </w:r>
      <w:r w:rsidR="00E4467E">
        <w:t>INRAE</w:t>
      </w:r>
      <w:r w:rsidR="001D4D11" w:rsidRPr="001D4D11">
        <w:t>,</w:t>
      </w:r>
      <w:r w:rsidR="00C436EF">
        <w:t xml:space="preserve"> Unité </w:t>
      </w:r>
      <w:r w:rsidR="0096472D" w:rsidRPr="003B0E17">
        <w:t>Service d’Appui à la Recherche</w:t>
      </w:r>
      <w:r w:rsidR="003B0E17" w:rsidRPr="003B0E17">
        <w:t xml:space="preserve"> (SDAR)</w:t>
      </w:r>
    </w:p>
    <w:p w14:paraId="097F7182" w14:textId="77777777" w:rsidR="00B3398C" w:rsidRDefault="001D4D11" w:rsidP="008630D8">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pPr>
      <w:r w:rsidRPr="003B0E17">
        <w:t>Adresse</w:t>
      </w:r>
      <w:r w:rsidR="00C436EF">
        <w:t> :</w:t>
      </w:r>
      <w:r w:rsidR="003B0E17" w:rsidRPr="003B0E17">
        <w:t xml:space="preserve"> 71 avenue Edouard </w:t>
      </w:r>
      <w:proofErr w:type="spellStart"/>
      <w:r w:rsidR="003B0E17" w:rsidRPr="003B0E17">
        <w:t>Bourlaux</w:t>
      </w:r>
      <w:proofErr w:type="spellEnd"/>
      <w:r w:rsidR="003B0E17" w:rsidRPr="003B0E17">
        <w:t xml:space="preserve"> – CS20032</w:t>
      </w:r>
    </w:p>
    <w:p w14:paraId="79322EA9" w14:textId="77777777" w:rsidR="00C436EF" w:rsidRPr="003B0E17" w:rsidRDefault="00C436EF" w:rsidP="008630D8">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pPr>
      <w:r>
        <w:t>33882 Villenave d’Ornon Cedex</w:t>
      </w:r>
    </w:p>
    <w:p w14:paraId="15351091" w14:textId="77777777" w:rsidR="00B3398C" w:rsidRPr="003B0E17" w:rsidRDefault="002258B6" w:rsidP="006659A3">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pPr>
      <w:r w:rsidRPr="003B0E17">
        <w:t>N° SIRET</w:t>
      </w:r>
      <w:r w:rsidR="003B0E17" w:rsidRPr="003B0E17">
        <w:t xml:space="preserve"> </w:t>
      </w:r>
      <w:r w:rsidRPr="003B0E17">
        <w:t xml:space="preserve">: </w:t>
      </w:r>
      <w:r w:rsidR="006659A3">
        <w:t>180 070 039 01274</w:t>
      </w:r>
    </w:p>
    <w:p w14:paraId="2FC9583A" w14:textId="77777777" w:rsidR="00B3398C" w:rsidRPr="008630D8" w:rsidRDefault="00460E17" w:rsidP="008630D8">
      <w:pPr>
        <w:rPr>
          <w:b/>
          <w:bCs/>
        </w:rPr>
      </w:pPr>
      <w:r>
        <w:br w:type="page"/>
      </w:r>
      <w:r w:rsidR="00B3398C" w:rsidRPr="008630D8">
        <w:rPr>
          <w:b/>
        </w:rPr>
        <w:lastRenderedPageBreak/>
        <w:t>Le Titulaire</w:t>
      </w:r>
    </w:p>
    <w:p w14:paraId="5A4A82D5" w14:textId="77777777" w:rsidR="00B3398C" w:rsidRPr="003C2E90" w:rsidRDefault="00B3398C" w:rsidP="008630D8">
      <w:r w:rsidRPr="003C2E90">
        <w:t xml:space="preserve">Je soussigné (nom, prénoms) : </w:t>
      </w:r>
      <w:r w:rsidR="00260443">
        <w:t>…………</w:t>
      </w:r>
      <w:proofErr w:type="gramStart"/>
      <w:r w:rsidR="00260443">
        <w:t>…….</w:t>
      </w:r>
      <w:proofErr w:type="gramEnd"/>
      <w:r w:rsidR="00260443">
        <w:t>.</w:t>
      </w:r>
    </w:p>
    <w:p w14:paraId="778A1671" w14:textId="77777777" w:rsidR="00B3398C" w:rsidRPr="003C2E90" w:rsidRDefault="00B3398C" w:rsidP="008630D8">
      <w:r w:rsidRPr="003C2E90">
        <w:t xml:space="preserve">Agissant pour le compte de : </w:t>
      </w:r>
      <w:r w:rsidR="00260443">
        <w:t>……………………</w:t>
      </w:r>
    </w:p>
    <w:p w14:paraId="078BF0EE" w14:textId="77777777" w:rsidR="00B3398C" w:rsidRPr="003C2E90" w:rsidRDefault="00B3398C" w:rsidP="008630D8">
      <w:r w:rsidRPr="003C2E90">
        <w:t xml:space="preserve">Forme juridique : </w:t>
      </w:r>
      <w:r w:rsidR="00260443">
        <w:t>………………………………….</w:t>
      </w:r>
    </w:p>
    <w:p w14:paraId="1EA681F3" w14:textId="77777777" w:rsidR="00B3398C" w:rsidRPr="003C2E90" w:rsidRDefault="00B3398C" w:rsidP="008630D8">
      <w:r w:rsidRPr="003C2E90">
        <w:t xml:space="preserve">Capital social : </w:t>
      </w:r>
      <w:r w:rsidR="00260443">
        <w:t>…………………………………….</w:t>
      </w:r>
    </w:p>
    <w:p w14:paraId="74D4168C" w14:textId="77777777" w:rsidR="00B3398C" w:rsidRPr="003C2E90" w:rsidRDefault="00B3398C" w:rsidP="008630D8">
      <w:r w:rsidRPr="003C2E90">
        <w:t xml:space="preserve">Adresse du siège social : </w:t>
      </w:r>
      <w:r w:rsidR="00260443">
        <w:t>…………………</w:t>
      </w:r>
      <w:proofErr w:type="gramStart"/>
      <w:r w:rsidR="00260443">
        <w:t>…….</w:t>
      </w:r>
      <w:proofErr w:type="gramEnd"/>
      <w:r w:rsidR="00260443">
        <w:t>.</w:t>
      </w:r>
    </w:p>
    <w:p w14:paraId="0771FFCF" w14:textId="77777777" w:rsidR="00B3398C" w:rsidRPr="003C2E90" w:rsidRDefault="00B3398C" w:rsidP="008630D8">
      <w:r w:rsidRPr="003C2E90">
        <w:t xml:space="preserve">Tél. : </w:t>
      </w:r>
      <w:r w:rsidR="00260443">
        <w:t>………………………</w:t>
      </w:r>
    </w:p>
    <w:p w14:paraId="3B6F60EC" w14:textId="77777777" w:rsidR="008630D8" w:rsidRDefault="008630D8" w:rsidP="008630D8"/>
    <w:p w14:paraId="3AE60478" w14:textId="77777777" w:rsidR="00B3398C" w:rsidRPr="003C2E90" w:rsidRDefault="00B3398C" w:rsidP="008630D8">
      <w:r w:rsidRPr="003C2E90">
        <w:t>Immatriculation à l’INSEE</w:t>
      </w:r>
    </w:p>
    <w:p w14:paraId="2546350E" w14:textId="77777777" w:rsidR="00B3398C" w:rsidRPr="003C2E90" w:rsidRDefault="00B3398C" w:rsidP="008630D8">
      <w:proofErr w:type="gramStart"/>
      <w:r w:rsidRPr="003C2E90">
        <w:t>n</w:t>
      </w:r>
      <w:proofErr w:type="gramEnd"/>
      <w:r w:rsidRPr="003C2E90">
        <w:t xml:space="preserve">° d’identité d’établissement (SIRET) : </w:t>
      </w:r>
      <w:r w:rsidR="00260443">
        <w:t>……………………………………………</w:t>
      </w:r>
    </w:p>
    <w:p w14:paraId="116E1C2D" w14:textId="77777777" w:rsidR="00B3398C" w:rsidRPr="003C2E90" w:rsidRDefault="00B3398C" w:rsidP="008630D8">
      <w:proofErr w:type="gramStart"/>
      <w:r w:rsidRPr="003C2E90">
        <w:t>code</w:t>
      </w:r>
      <w:proofErr w:type="gramEnd"/>
      <w:r w:rsidRPr="003C2E90">
        <w:t xml:space="preserve"> d’activité économique principale (APE) : </w:t>
      </w:r>
      <w:r w:rsidR="00260443">
        <w:t>…………………………………..</w:t>
      </w:r>
    </w:p>
    <w:p w14:paraId="483BA5C4" w14:textId="77777777" w:rsidR="00B3398C" w:rsidRPr="003C2E90" w:rsidRDefault="00B3398C" w:rsidP="008630D8">
      <w:proofErr w:type="gramStart"/>
      <w:r w:rsidRPr="003C2E90">
        <w:t>n</w:t>
      </w:r>
      <w:proofErr w:type="gramEnd"/>
      <w:r w:rsidRPr="003C2E90">
        <w:t xml:space="preserve">° d’inscription au registre du commerce de : RCS : </w:t>
      </w:r>
      <w:r w:rsidR="00260443">
        <w:t>……………………………</w:t>
      </w:r>
    </w:p>
    <w:p w14:paraId="33532B9E" w14:textId="77777777" w:rsidR="00B3398C" w:rsidRPr="003C2E90" w:rsidRDefault="00B3398C" w:rsidP="008630D8"/>
    <w:p w14:paraId="18BD16F4" w14:textId="77777777" w:rsidR="00B3398C" w:rsidRPr="003C2E90" w:rsidRDefault="00B3398C" w:rsidP="008630D8">
      <w:proofErr w:type="gramStart"/>
      <w:r w:rsidRPr="003C2E90">
        <w:t>après</w:t>
      </w:r>
      <w:proofErr w:type="gramEnd"/>
      <w:r w:rsidRPr="003C2E90">
        <w:t xml:space="preserve"> avoir pris connaissance des dispositions du présent document, des documents qui y sont mentionnés et après avoir satisfait aux obligations fiscales et sociales en vigueur,</w:t>
      </w:r>
    </w:p>
    <w:p w14:paraId="29265E37" w14:textId="77777777" w:rsidR="00B3398C" w:rsidRPr="003C2E90" w:rsidRDefault="00B3398C" w:rsidP="008630D8">
      <w:proofErr w:type="gramStart"/>
      <w:r w:rsidRPr="003C2E90">
        <w:t>m’engage</w:t>
      </w:r>
      <w:proofErr w:type="gramEnd"/>
      <w:r w:rsidRPr="003C2E90">
        <w:t xml:space="preserve"> sans réserve, conformément aux stipulations du présent document et des documents qui y sont mentionnés, à exécuter dans les conditions fixées par lesdits documents les prestations désignées en objet du présent acte d’engagement valant Cahier des Clauses Particulières.</w:t>
      </w:r>
    </w:p>
    <w:p w14:paraId="5735B96D" w14:textId="77777777" w:rsidR="00B3398C" w:rsidRPr="008630D8" w:rsidRDefault="00B3398C" w:rsidP="008630D8">
      <w:r w:rsidRPr="003C2E90">
        <w:t>L’offre, ainsi présentée ne me lie toutefois que si son acceptation m’est notifiée dans le délai de</w:t>
      </w:r>
      <w:r w:rsidR="006659A3">
        <w:t xml:space="preserve"> 90 jours</w:t>
      </w:r>
      <w:r w:rsidRPr="003C2E90">
        <w:t xml:space="preserve"> </w:t>
      </w:r>
      <w:r w:rsidRPr="008630D8">
        <w:t xml:space="preserve">à compter de la date </w:t>
      </w:r>
      <w:r w:rsidR="00B152C6" w:rsidRPr="008630D8">
        <w:t>limite de remise des</w:t>
      </w:r>
      <w:r w:rsidR="00B152C6">
        <w:t xml:space="preserve"> plis</w:t>
      </w:r>
      <w:r w:rsidR="00177F31" w:rsidRPr="00177F31">
        <w:t>.</w:t>
      </w:r>
    </w:p>
    <w:p w14:paraId="43177239" w14:textId="77777777" w:rsidR="008630D8" w:rsidRDefault="008630D8" w:rsidP="008630D8">
      <w:pPr>
        <w:rPr>
          <w:rFonts w:cs="Arial"/>
          <w:b/>
        </w:rPr>
      </w:pPr>
    </w:p>
    <w:p w14:paraId="7585D68F" w14:textId="77777777" w:rsidR="00B3398C" w:rsidRDefault="00B3398C" w:rsidP="008630D8">
      <w:pPr>
        <w:rPr>
          <w:rFonts w:cs="Arial"/>
          <w:b/>
        </w:rPr>
      </w:pPr>
      <w:r w:rsidRPr="008630D8">
        <w:rPr>
          <w:rFonts w:cs="Arial"/>
          <w:b/>
        </w:rPr>
        <w:t>Fait à …………………</w:t>
      </w:r>
      <w:r w:rsidR="004D7D5D">
        <w:rPr>
          <w:rFonts w:cs="Arial"/>
          <w:b/>
        </w:rPr>
        <w:t>………………</w:t>
      </w:r>
      <w:r w:rsidRPr="008630D8">
        <w:rPr>
          <w:rFonts w:cs="Arial"/>
          <w:b/>
        </w:rPr>
        <w:t xml:space="preserve"> le ……………</w:t>
      </w:r>
      <w:proofErr w:type="gramStart"/>
      <w:r w:rsidRPr="008630D8">
        <w:rPr>
          <w:rFonts w:cs="Arial"/>
          <w:b/>
        </w:rPr>
        <w:t>…….</w:t>
      </w:r>
      <w:proofErr w:type="gramEnd"/>
      <w:r w:rsidRPr="008630D8">
        <w:rPr>
          <w:rFonts w:cs="Arial"/>
          <w:b/>
        </w:rPr>
        <w:t>.</w:t>
      </w:r>
      <w:r w:rsidRPr="008630D8">
        <w:rPr>
          <w:rStyle w:val="Appelnotedebasdep"/>
          <w:rFonts w:cs="Arial"/>
          <w:b/>
          <w:color w:val="000000"/>
        </w:rPr>
        <w:footnoteReference w:id="1"/>
      </w:r>
    </w:p>
    <w:p w14:paraId="2A8534B2" w14:textId="77777777" w:rsidR="004D7D5D" w:rsidRDefault="004D7D5D" w:rsidP="008630D8">
      <w:pPr>
        <w:rPr>
          <w:rFonts w:cs="Arial"/>
          <w:b/>
        </w:rPr>
      </w:pPr>
    </w:p>
    <w:p w14:paraId="5343572C" w14:textId="77777777" w:rsidR="004D7D5D" w:rsidRDefault="004D7D5D" w:rsidP="008630D8">
      <w:pPr>
        <w:rPr>
          <w:rFonts w:cs="Arial"/>
          <w:b/>
        </w:rPr>
      </w:pPr>
    </w:p>
    <w:p w14:paraId="597409E6" w14:textId="77777777" w:rsidR="00E37210" w:rsidRPr="00E37210" w:rsidRDefault="00E37210" w:rsidP="008630D8">
      <w:r w:rsidRPr="00E37210">
        <w:t>Le titulaire</w:t>
      </w:r>
      <w:r w:rsidRPr="00E37210">
        <w:rPr>
          <w:rStyle w:val="Appelnotedebasdep"/>
          <w:rFonts w:ascii="Arial" w:hAnsi="Arial" w:cs="Arial"/>
        </w:rPr>
        <w:footnoteReference w:id="2"/>
      </w:r>
    </w:p>
    <w:p w14:paraId="53ACB15E" w14:textId="77777777" w:rsidR="00E37210" w:rsidRPr="00E37210" w:rsidRDefault="00E37210" w:rsidP="008630D8">
      <w:proofErr w:type="gramStart"/>
      <w:r w:rsidRPr="00E37210">
        <w:t>ne</w:t>
      </w:r>
      <w:proofErr w:type="gramEnd"/>
      <w:r w:rsidRPr="00E37210">
        <w:t xml:space="preserve"> refuse pas de percevoi</w:t>
      </w:r>
      <w:r>
        <w:t xml:space="preserve">r l’avance prévue à l’article </w:t>
      </w:r>
      <w:r w:rsidR="00B51FA9">
        <w:t>8</w:t>
      </w:r>
      <w:r>
        <w:t xml:space="preserve"> </w:t>
      </w:r>
      <w:r w:rsidRPr="00E37210">
        <w:t>du</w:t>
      </w:r>
      <w:r>
        <w:t xml:space="preserve"> présent document</w:t>
      </w:r>
      <w:r w:rsidRPr="00E37210">
        <w:t>.</w:t>
      </w:r>
    </w:p>
    <w:p w14:paraId="231D43CF" w14:textId="77777777" w:rsidR="00E37210" w:rsidRDefault="00E37210" w:rsidP="008630D8">
      <w:pPr>
        <w:pBdr>
          <w:bottom w:val="single" w:sz="12" w:space="1" w:color="auto"/>
        </w:pBdr>
      </w:pPr>
      <w:proofErr w:type="gramStart"/>
      <w:r w:rsidRPr="00E37210">
        <w:t>refuse</w:t>
      </w:r>
      <w:proofErr w:type="gramEnd"/>
      <w:r w:rsidRPr="00E37210">
        <w:t xml:space="preserve"> de percevoi</w:t>
      </w:r>
      <w:r>
        <w:t xml:space="preserve">r l’avance prévue à l’article </w:t>
      </w:r>
      <w:r w:rsidR="00B51FA9">
        <w:t>8</w:t>
      </w:r>
      <w:r w:rsidRPr="00E37210">
        <w:t xml:space="preserve"> du </w:t>
      </w:r>
      <w:r>
        <w:t>présent document</w:t>
      </w:r>
      <w:r w:rsidRPr="00E37210">
        <w:t xml:space="preserve">. </w:t>
      </w:r>
    </w:p>
    <w:p w14:paraId="34BF1BD0" w14:textId="77777777" w:rsidR="008630D8" w:rsidRPr="00E37210" w:rsidRDefault="008630D8" w:rsidP="008630D8">
      <w:pPr>
        <w:pBdr>
          <w:bottom w:val="single" w:sz="12" w:space="1" w:color="auto"/>
        </w:pBdr>
      </w:pPr>
    </w:p>
    <w:p w14:paraId="229ADC92" w14:textId="77777777" w:rsidR="008630D8" w:rsidRPr="003C2E90" w:rsidRDefault="008630D8" w:rsidP="008630D8"/>
    <w:p w14:paraId="2A0C96FF" w14:textId="77777777" w:rsidR="00DA08FD" w:rsidRPr="00635B1F" w:rsidRDefault="00E4467E" w:rsidP="008630D8">
      <w:pPr>
        <w:rPr>
          <w:b/>
        </w:rPr>
      </w:pPr>
      <w:r w:rsidRPr="00635B1F">
        <w:rPr>
          <w:b/>
        </w:rPr>
        <w:t>INRAE</w:t>
      </w:r>
      <w:r w:rsidR="00B3398C" w:rsidRPr="00635B1F">
        <w:rPr>
          <w:b/>
        </w:rPr>
        <w:t>,</w:t>
      </w:r>
      <w:r w:rsidR="00911DB8" w:rsidRPr="00635B1F">
        <w:rPr>
          <w:b/>
        </w:rPr>
        <w:t xml:space="preserve"> </w:t>
      </w:r>
      <w:r w:rsidR="00DA08FD" w:rsidRPr="00635B1F">
        <w:t xml:space="preserve">Unité </w:t>
      </w:r>
      <w:r w:rsidR="00635B1F" w:rsidRPr="00635B1F">
        <w:t>Service d’Appui à la Recherche (SDAR</w:t>
      </w:r>
      <w:r w:rsidR="00E90A96">
        <w:t>-0415</w:t>
      </w:r>
      <w:r w:rsidR="00635B1F" w:rsidRPr="00635B1F">
        <w:t>)</w:t>
      </w:r>
    </w:p>
    <w:p w14:paraId="400972D4" w14:textId="77777777" w:rsidR="00B3398C" w:rsidRPr="00635B1F" w:rsidRDefault="00B3398C" w:rsidP="008630D8">
      <w:r w:rsidRPr="00635B1F">
        <w:t xml:space="preserve">Est acceptée la présente offre </w:t>
      </w:r>
      <w:r w:rsidR="00911DB8" w:rsidRPr="00635B1F">
        <w:t>pour valoir Acte d’Engagement.</w:t>
      </w:r>
    </w:p>
    <w:p w14:paraId="4586FFB7" w14:textId="4B8A2063" w:rsidR="00B3398C" w:rsidRPr="00635B1F" w:rsidRDefault="00F64BC9" w:rsidP="008630D8">
      <w:r>
        <w:t>Le</w:t>
      </w:r>
      <w:r w:rsidR="00B3398C" w:rsidRPr="00635B1F">
        <w:t xml:space="preserve"> </w:t>
      </w:r>
      <w:r w:rsidR="001B75C4" w:rsidRPr="00635B1F">
        <w:t>Représentant du Pouvoir Adjudicateur</w:t>
      </w:r>
    </w:p>
    <w:p w14:paraId="5FD891A5" w14:textId="77777777" w:rsidR="000153EC" w:rsidRDefault="00DA08FD" w:rsidP="004D7D5D">
      <w:pPr>
        <w:rPr>
          <w:noProof/>
        </w:rPr>
      </w:pPr>
      <w:r w:rsidRPr="00635B1F">
        <w:t>Direct</w:t>
      </w:r>
      <w:r w:rsidR="005107AC">
        <w:t xml:space="preserve">eur </w:t>
      </w:r>
      <w:r w:rsidRPr="00635B1F">
        <w:t>de l’unité</w:t>
      </w:r>
      <w:r>
        <w:br w:type="page"/>
      </w:r>
      <w:r w:rsidR="00B3398C" w:rsidRPr="00E37210">
        <w:rPr>
          <w:szCs w:val="24"/>
        </w:rPr>
        <w:fldChar w:fldCharType="begin"/>
      </w:r>
      <w:r w:rsidR="00B3398C" w:rsidRPr="00E37210">
        <w:instrText xml:space="preserve"> TOC \o "1-3" \h \z \u </w:instrText>
      </w:r>
      <w:r w:rsidR="00B3398C" w:rsidRPr="00E37210">
        <w:rPr>
          <w:szCs w:val="24"/>
        </w:rPr>
        <w:fldChar w:fldCharType="separate"/>
      </w:r>
    </w:p>
    <w:p w14:paraId="125861D4" w14:textId="30187896" w:rsidR="000153EC" w:rsidRDefault="000153E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23522988" w:history="1">
        <w:r w:rsidRPr="009F34BE">
          <w:rPr>
            <w:rStyle w:val="Lienhypertexte"/>
            <w:b/>
            <w:i/>
            <w:iCs/>
            <w:noProof/>
          </w:rPr>
          <w:t>1.</w:t>
        </w:r>
        <w:r>
          <w:rPr>
            <w:rFonts w:asciiTheme="minorHAnsi" w:eastAsiaTheme="minorEastAsia" w:hAnsiTheme="minorHAnsi"/>
            <w:noProof/>
            <w:kern w:val="2"/>
            <w:sz w:val="24"/>
            <w:szCs w:val="24"/>
            <w:lang w:eastAsia="fr-FR"/>
            <w14:ligatures w14:val="standardContextual"/>
          </w:rPr>
          <w:tab/>
        </w:r>
        <w:r w:rsidRPr="009F34BE">
          <w:rPr>
            <w:rStyle w:val="Lienhypertexte"/>
            <w:noProof/>
          </w:rPr>
          <w:t>OBJET</w:t>
        </w:r>
        <w:r>
          <w:rPr>
            <w:noProof/>
            <w:webHidden/>
          </w:rPr>
          <w:tab/>
        </w:r>
        <w:r>
          <w:rPr>
            <w:noProof/>
            <w:webHidden/>
          </w:rPr>
          <w:fldChar w:fldCharType="begin"/>
        </w:r>
        <w:r>
          <w:rPr>
            <w:noProof/>
            <w:webHidden/>
          </w:rPr>
          <w:instrText xml:space="preserve"> PAGEREF _Toc223522988 \h </w:instrText>
        </w:r>
        <w:r>
          <w:rPr>
            <w:noProof/>
            <w:webHidden/>
          </w:rPr>
        </w:r>
        <w:r>
          <w:rPr>
            <w:noProof/>
            <w:webHidden/>
          </w:rPr>
          <w:fldChar w:fldCharType="separate"/>
        </w:r>
        <w:r>
          <w:rPr>
            <w:noProof/>
            <w:webHidden/>
          </w:rPr>
          <w:t>4</w:t>
        </w:r>
        <w:r>
          <w:rPr>
            <w:noProof/>
            <w:webHidden/>
          </w:rPr>
          <w:fldChar w:fldCharType="end"/>
        </w:r>
      </w:hyperlink>
    </w:p>
    <w:p w14:paraId="63ADB14B" w14:textId="0F8B5480" w:rsidR="000153EC" w:rsidRDefault="000153E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23522989" w:history="1">
        <w:r w:rsidRPr="009F34BE">
          <w:rPr>
            <w:rStyle w:val="Lienhypertexte"/>
            <w:b/>
            <w:i/>
            <w:iCs/>
            <w:noProof/>
          </w:rPr>
          <w:t>2.</w:t>
        </w:r>
        <w:r>
          <w:rPr>
            <w:rFonts w:asciiTheme="minorHAnsi" w:eastAsiaTheme="minorEastAsia" w:hAnsiTheme="minorHAnsi"/>
            <w:noProof/>
            <w:kern w:val="2"/>
            <w:sz w:val="24"/>
            <w:szCs w:val="24"/>
            <w:lang w:eastAsia="fr-FR"/>
            <w14:ligatures w14:val="standardContextual"/>
          </w:rPr>
          <w:tab/>
        </w:r>
        <w:r w:rsidRPr="009F34BE">
          <w:rPr>
            <w:rStyle w:val="Lienhypertexte"/>
            <w:noProof/>
          </w:rPr>
          <w:t>PIÈCES CONTRACTUELLES DU MARCHÉ</w:t>
        </w:r>
        <w:r>
          <w:rPr>
            <w:noProof/>
            <w:webHidden/>
          </w:rPr>
          <w:tab/>
        </w:r>
        <w:r>
          <w:rPr>
            <w:noProof/>
            <w:webHidden/>
          </w:rPr>
          <w:fldChar w:fldCharType="begin"/>
        </w:r>
        <w:r>
          <w:rPr>
            <w:noProof/>
            <w:webHidden/>
          </w:rPr>
          <w:instrText xml:space="preserve"> PAGEREF _Toc223522989 \h </w:instrText>
        </w:r>
        <w:r>
          <w:rPr>
            <w:noProof/>
            <w:webHidden/>
          </w:rPr>
        </w:r>
        <w:r>
          <w:rPr>
            <w:noProof/>
            <w:webHidden/>
          </w:rPr>
          <w:fldChar w:fldCharType="separate"/>
        </w:r>
        <w:r>
          <w:rPr>
            <w:noProof/>
            <w:webHidden/>
          </w:rPr>
          <w:t>4</w:t>
        </w:r>
        <w:r>
          <w:rPr>
            <w:noProof/>
            <w:webHidden/>
          </w:rPr>
          <w:fldChar w:fldCharType="end"/>
        </w:r>
      </w:hyperlink>
    </w:p>
    <w:p w14:paraId="19777BB1" w14:textId="56EDFA94" w:rsidR="000153EC" w:rsidRDefault="000153E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23522990" w:history="1">
        <w:r w:rsidRPr="009F34BE">
          <w:rPr>
            <w:rStyle w:val="Lienhypertexte"/>
            <w:rFonts w:ascii="Arial" w:hAnsi="Arial" w:cs="Arial"/>
            <w:b/>
            <w:noProof/>
          </w:rPr>
          <w:t>3.</w:t>
        </w:r>
        <w:r>
          <w:rPr>
            <w:rFonts w:asciiTheme="minorHAnsi" w:eastAsiaTheme="minorEastAsia" w:hAnsiTheme="minorHAnsi"/>
            <w:noProof/>
            <w:kern w:val="2"/>
            <w:sz w:val="24"/>
            <w:szCs w:val="24"/>
            <w:lang w:eastAsia="fr-FR"/>
            <w14:ligatures w14:val="standardContextual"/>
          </w:rPr>
          <w:tab/>
        </w:r>
        <w:r w:rsidRPr="009F34BE">
          <w:rPr>
            <w:rStyle w:val="Lienhypertexte"/>
            <w:noProof/>
          </w:rPr>
          <w:t>CONTENU DES PRESTATIONS</w:t>
        </w:r>
        <w:r>
          <w:rPr>
            <w:noProof/>
            <w:webHidden/>
          </w:rPr>
          <w:tab/>
        </w:r>
        <w:r>
          <w:rPr>
            <w:noProof/>
            <w:webHidden/>
          </w:rPr>
          <w:fldChar w:fldCharType="begin"/>
        </w:r>
        <w:r>
          <w:rPr>
            <w:noProof/>
            <w:webHidden/>
          </w:rPr>
          <w:instrText xml:space="preserve"> PAGEREF _Toc223522990 \h </w:instrText>
        </w:r>
        <w:r>
          <w:rPr>
            <w:noProof/>
            <w:webHidden/>
          </w:rPr>
        </w:r>
        <w:r>
          <w:rPr>
            <w:noProof/>
            <w:webHidden/>
          </w:rPr>
          <w:fldChar w:fldCharType="separate"/>
        </w:r>
        <w:r>
          <w:rPr>
            <w:noProof/>
            <w:webHidden/>
          </w:rPr>
          <w:t>4</w:t>
        </w:r>
        <w:r>
          <w:rPr>
            <w:noProof/>
            <w:webHidden/>
          </w:rPr>
          <w:fldChar w:fldCharType="end"/>
        </w:r>
      </w:hyperlink>
    </w:p>
    <w:p w14:paraId="17D0E8EE" w14:textId="6E5A8773" w:rsidR="000153EC" w:rsidRDefault="000153E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23522991" w:history="1">
        <w:r w:rsidRPr="009F34BE">
          <w:rPr>
            <w:rStyle w:val="Lienhypertexte"/>
            <w:b/>
            <w:i/>
            <w:iCs/>
            <w:noProof/>
          </w:rPr>
          <w:t>4.</w:t>
        </w:r>
        <w:r>
          <w:rPr>
            <w:rFonts w:asciiTheme="minorHAnsi" w:eastAsiaTheme="minorEastAsia" w:hAnsiTheme="minorHAnsi"/>
            <w:noProof/>
            <w:kern w:val="2"/>
            <w:sz w:val="24"/>
            <w:szCs w:val="24"/>
            <w:lang w:eastAsia="fr-FR"/>
            <w14:ligatures w14:val="standardContextual"/>
          </w:rPr>
          <w:tab/>
        </w:r>
        <w:r w:rsidRPr="009F34BE">
          <w:rPr>
            <w:rStyle w:val="Lienhypertexte"/>
            <w:noProof/>
          </w:rPr>
          <w:t>DURÉE DU MARCHÉ (OU DÉLAI(S) D’EXÉCUTION DU MARCHÉ)</w:t>
        </w:r>
        <w:r>
          <w:rPr>
            <w:noProof/>
            <w:webHidden/>
          </w:rPr>
          <w:tab/>
        </w:r>
        <w:r>
          <w:rPr>
            <w:noProof/>
            <w:webHidden/>
          </w:rPr>
          <w:fldChar w:fldCharType="begin"/>
        </w:r>
        <w:r>
          <w:rPr>
            <w:noProof/>
            <w:webHidden/>
          </w:rPr>
          <w:instrText xml:space="preserve"> PAGEREF _Toc223522991 \h </w:instrText>
        </w:r>
        <w:r>
          <w:rPr>
            <w:noProof/>
            <w:webHidden/>
          </w:rPr>
        </w:r>
        <w:r>
          <w:rPr>
            <w:noProof/>
            <w:webHidden/>
          </w:rPr>
          <w:fldChar w:fldCharType="separate"/>
        </w:r>
        <w:r>
          <w:rPr>
            <w:noProof/>
            <w:webHidden/>
          </w:rPr>
          <w:t>4</w:t>
        </w:r>
        <w:r>
          <w:rPr>
            <w:noProof/>
            <w:webHidden/>
          </w:rPr>
          <w:fldChar w:fldCharType="end"/>
        </w:r>
      </w:hyperlink>
    </w:p>
    <w:p w14:paraId="4484ABB5" w14:textId="7259028D" w:rsidR="000153EC" w:rsidRDefault="000153E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23522992" w:history="1">
        <w:r w:rsidRPr="009F34BE">
          <w:rPr>
            <w:rStyle w:val="Lienhypertexte"/>
            <w:b/>
            <w:i/>
            <w:iCs/>
            <w:noProof/>
          </w:rPr>
          <w:t>5.</w:t>
        </w:r>
        <w:r>
          <w:rPr>
            <w:rFonts w:asciiTheme="minorHAnsi" w:eastAsiaTheme="minorEastAsia" w:hAnsiTheme="minorHAnsi"/>
            <w:noProof/>
            <w:kern w:val="2"/>
            <w:sz w:val="24"/>
            <w:szCs w:val="24"/>
            <w:lang w:eastAsia="fr-FR"/>
            <w14:ligatures w14:val="standardContextual"/>
          </w:rPr>
          <w:tab/>
        </w:r>
        <w:r w:rsidRPr="009F34BE">
          <w:rPr>
            <w:rStyle w:val="Lienhypertexte"/>
            <w:noProof/>
          </w:rPr>
          <w:t>VÉRIFICATION DES PRESTATIONS</w:t>
        </w:r>
        <w:r>
          <w:rPr>
            <w:noProof/>
            <w:webHidden/>
          </w:rPr>
          <w:tab/>
        </w:r>
        <w:r>
          <w:rPr>
            <w:noProof/>
            <w:webHidden/>
          </w:rPr>
          <w:fldChar w:fldCharType="begin"/>
        </w:r>
        <w:r>
          <w:rPr>
            <w:noProof/>
            <w:webHidden/>
          </w:rPr>
          <w:instrText xml:space="preserve"> PAGEREF _Toc223522992 \h </w:instrText>
        </w:r>
        <w:r>
          <w:rPr>
            <w:noProof/>
            <w:webHidden/>
          </w:rPr>
        </w:r>
        <w:r>
          <w:rPr>
            <w:noProof/>
            <w:webHidden/>
          </w:rPr>
          <w:fldChar w:fldCharType="separate"/>
        </w:r>
        <w:r>
          <w:rPr>
            <w:noProof/>
            <w:webHidden/>
          </w:rPr>
          <w:t>4</w:t>
        </w:r>
        <w:r>
          <w:rPr>
            <w:noProof/>
            <w:webHidden/>
          </w:rPr>
          <w:fldChar w:fldCharType="end"/>
        </w:r>
      </w:hyperlink>
    </w:p>
    <w:p w14:paraId="30BC0FE7" w14:textId="0A622C0B" w:rsidR="000153EC" w:rsidRDefault="000153E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23522993" w:history="1">
        <w:r w:rsidRPr="009F34BE">
          <w:rPr>
            <w:rStyle w:val="Lienhypertexte"/>
            <w:b/>
            <w:i/>
            <w:iCs/>
            <w:noProof/>
          </w:rPr>
          <w:t>6.</w:t>
        </w:r>
        <w:r>
          <w:rPr>
            <w:rFonts w:asciiTheme="minorHAnsi" w:eastAsiaTheme="minorEastAsia" w:hAnsiTheme="minorHAnsi"/>
            <w:noProof/>
            <w:kern w:val="2"/>
            <w:sz w:val="24"/>
            <w:szCs w:val="24"/>
            <w:lang w:eastAsia="fr-FR"/>
            <w14:ligatures w14:val="standardContextual"/>
          </w:rPr>
          <w:tab/>
        </w:r>
        <w:r w:rsidRPr="009F34BE">
          <w:rPr>
            <w:rStyle w:val="Lienhypertexte"/>
            <w:noProof/>
          </w:rPr>
          <w:t>PLAN DE PREVENTION</w:t>
        </w:r>
        <w:r>
          <w:rPr>
            <w:noProof/>
            <w:webHidden/>
          </w:rPr>
          <w:tab/>
        </w:r>
        <w:r>
          <w:rPr>
            <w:noProof/>
            <w:webHidden/>
          </w:rPr>
          <w:fldChar w:fldCharType="begin"/>
        </w:r>
        <w:r>
          <w:rPr>
            <w:noProof/>
            <w:webHidden/>
          </w:rPr>
          <w:instrText xml:space="preserve"> PAGEREF _Toc223522993 \h </w:instrText>
        </w:r>
        <w:r>
          <w:rPr>
            <w:noProof/>
            <w:webHidden/>
          </w:rPr>
        </w:r>
        <w:r>
          <w:rPr>
            <w:noProof/>
            <w:webHidden/>
          </w:rPr>
          <w:fldChar w:fldCharType="separate"/>
        </w:r>
        <w:r>
          <w:rPr>
            <w:noProof/>
            <w:webHidden/>
          </w:rPr>
          <w:t>4</w:t>
        </w:r>
        <w:r>
          <w:rPr>
            <w:noProof/>
            <w:webHidden/>
          </w:rPr>
          <w:fldChar w:fldCharType="end"/>
        </w:r>
      </w:hyperlink>
    </w:p>
    <w:p w14:paraId="39BADFE5" w14:textId="3144C1CD" w:rsidR="000153EC" w:rsidRDefault="000153E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23522994" w:history="1">
        <w:r w:rsidRPr="009F34BE">
          <w:rPr>
            <w:rStyle w:val="Lienhypertexte"/>
            <w:b/>
            <w:noProof/>
          </w:rPr>
          <w:t>7.</w:t>
        </w:r>
        <w:r>
          <w:rPr>
            <w:rFonts w:asciiTheme="minorHAnsi" w:eastAsiaTheme="minorEastAsia" w:hAnsiTheme="minorHAnsi"/>
            <w:noProof/>
            <w:kern w:val="2"/>
            <w:sz w:val="24"/>
            <w:szCs w:val="24"/>
            <w:lang w:eastAsia="fr-FR"/>
            <w14:ligatures w14:val="standardContextual"/>
          </w:rPr>
          <w:tab/>
        </w:r>
        <w:r w:rsidRPr="009F34BE">
          <w:rPr>
            <w:rStyle w:val="Lienhypertexte"/>
            <w:noProof/>
          </w:rPr>
          <w:t>ZONES A REGIME RESTRICTIF (ZRR)</w:t>
        </w:r>
        <w:r>
          <w:rPr>
            <w:noProof/>
            <w:webHidden/>
          </w:rPr>
          <w:tab/>
        </w:r>
        <w:r>
          <w:rPr>
            <w:noProof/>
            <w:webHidden/>
          </w:rPr>
          <w:fldChar w:fldCharType="begin"/>
        </w:r>
        <w:r>
          <w:rPr>
            <w:noProof/>
            <w:webHidden/>
          </w:rPr>
          <w:instrText xml:space="preserve"> PAGEREF _Toc223522994 \h </w:instrText>
        </w:r>
        <w:r>
          <w:rPr>
            <w:noProof/>
            <w:webHidden/>
          </w:rPr>
        </w:r>
        <w:r>
          <w:rPr>
            <w:noProof/>
            <w:webHidden/>
          </w:rPr>
          <w:fldChar w:fldCharType="separate"/>
        </w:r>
        <w:r>
          <w:rPr>
            <w:noProof/>
            <w:webHidden/>
          </w:rPr>
          <w:t>5</w:t>
        </w:r>
        <w:r>
          <w:rPr>
            <w:noProof/>
            <w:webHidden/>
          </w:rPr>
          <w:fldChar w:fldCharType="end"/>
        </w:r>
      </w:hyperlink>
    </w:p>
    <w:p w14:paraId="512C18E6" w14:textId="65A4DB23" w:rsidR="000153EC" w:rsidRDefault="000153E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23522995" w:history="1">
        <w:r w:rsidRPr="009F34BE">
          <w:rPr>
            <w:rStyle w:val="Lienhypertexte"/>
            <w:b/>
            <w:i/>
            <w:iCs/>
            <w:noProof/>
          </w:rPr>
          <w:t>8.</w:t>
        </w:r>
        <w:r>
          <w:rPr>
            <w:rFonts w:asciiTheme="minorHAnsi" w:eastAsiaTheme="minorEastAsia" w:hAnsiTheme="minorHAnsi"/>
            <w:noProof/>
            <w:kern w:val="2"/>
            <w:sz w:val="24"/>
            <w:szCs w:val="24"/>
            <w:lang w:eastAsia="fr-FR"/>
            <w14:ligatures w14:val="standardContextual"/>
          </w:rPr>
          <w:tab/>
        </w:r>
        <w:r w:rsidRPr="009F34BE">
          <w:rPr>
            <w:rStyle w:val="Lienhypertexte"/>
            <w:noProof/>
          </w:rPr>
          <w:t>PRIX ET MODALITÉS DE PAIEMENTS</w:t>
        </w:r>
        <w:r>
          <w:rPr>
            <w:noProof/>
            <w:webHidden/>
          </w:rPr>
          <w:tab/>
        </w:r>
        <w:r>
          <w:rPr>
            <w:noProof/>
            <w:webHidden/>
          </w:rPr>
          <w:fldChar w:fldCharType="begin"/>
        </w:r>
        <w:r>
          <w:rPr>
            <w:noProof/>
            <w:webHidden/>
          </w:rPr>
          <w:instrText xml:space="preserve"> PAGEREF _Toc223522995 \h </w:instrText>
        </w:r>
        <w:r>
          <w:rPr>
            <w:noProof/>
            <w:webHidden/>
          </w:rPr>
        </w:r>
        <w:r>
          <w:rPr>
            <w:noProof/>
            <w:webHidden/>
          </w:rPr>
          <w:fldChar w:fldCharType="separate"/>
        </w:r>
        <w:r>
          <w:rPr>
            <w:noProof/>
            <w:webHidden/>
          </w:rPr>
          <w:t>5</w:t>
        </w:r>
        <w:r>
          <w:rPr>
            <w:noProof/>
            <w:webHidden/>
          </w:rPr>
          <w:fldChar w:fldCharType="end"/>
        </w:r>
      </w:hyperlink>
    </w:p>
    <w:p w14:paraId="23C41F0D" w14:textId="087A9698" w:rsidR="000153EC" w:rsidRDefault="000153EC">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23522996" w:history="1">
        <w:r w:rsidRPr="009F34BE">
          <w:rPr>
            <w:rStyle w:val="Lienhypertexte"/>
            <w:b/>
            <w:noProof/>
          </w:rPr>
          <w:t>8.1.</w:t>
        </w:r>
        <w:r>
          <w:rPr>
            <w:rFonts w:asciiTheme="minorHAnsi" w:eastAsiaTheme="minorEastAsia" w:hAnsiTheme="minorHAnsi" w:cstheme="minorBidi"/>
            <w:noProof/>
            <w:kern w:val="2"/>
            <w:sz w:val="24"/>
            <w:szCs w:val="24"/>
            <w:lang w:eastAsia="fr-FR"/>
            <w14:ligatures w14:val="standardContextual"/>
          </w:rPr>
          <w:tab/>
        </w:r>
        <w:r w:rsidRPr="009F34BE">
          <w:rPr>
            <w:rStyle w:val="Lienhypertexte"/>
            <w:noProof/>
          </w:rPr>
          <w:t>Prix du marché</w:t>
        </w:r>
        <w:r>
          <w:rPr>
            <w:noProof/>
            <w:webHidden/>
          </w:rPr>
          <w:tab/>
        </w:r>
        <w:r>
          <w:rPr>
            <w:noProof/>
            <w:webHidden/>
          </w:rPr>
          <w:fldChar w:fldCharType="begin"/>
        </w:r>
        <w:r>
          <w:rPr>
            <w:noProof/>
            <w:webHidden/>
          </w:rPr>
          <w:instrText xml:space="preserve"> PAGEREF _Toc223522996 \h </w:instrText>
        </w:r>
        <w:r>
          <w:rPr>
            <w:noProof/>
            <w:webHidden/>
          </w:rPr>
        </w:r>
        <w:r>
          <w:rPr>
            <w:noProof/>
            <w:webHidden/>
          </w:rPr>
          <w:fldChar w:fldCharType="separate"/>
        </w:r>
        <w:r>
          <w:rPr>
            <w:noProof/>
            <w:webHidden/>
          </w:rPr>
          <w:t>5</w:t>
        </w:r>
        <w:r>
          <w:rPr>
            <w:noProof/>
            <w:webHidden/>
          </w:rPr>
          <w:fldChar w:fldCharType="end"/>
        </w:r>
      </w:hyperlink>
    </w:p>
    <w:p w14:paraId="35E7F3FD" w14:textId="43AF0DEB" w:rsidR="000153EC" w:rsidRDefault="000153EC">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23522997" w:history="1">
        <w:r w:rsidRPr="009F34BE">
          <w:rPr>
            <w:rStyle w:val="Lienhypertexte"/>
            <w:b/>
            <w:noProof/>
          </w:rPr>
          <w:t>8.2.</w:t>
        </w:r>
        <w:r>
          <w:rPr>
            <w:rFonts w:asciiTheme="minorHAnsi" w:eastAsiaTheme="minorEastAsia" w:hAnsiTheme="minorHAnsi" w:cstheme="minorBidi"/>
            <w:noProof/>
            <w:kern w:val="2"/>
            <w:sz w:val="24"/>
            <w:szCs w:val="24"/>
            <w:lang w:eastAsia="fr-FR"/>
            <w14:ligatures w14:val="standardContextual"/>
          </w:rPr>
          <w:tab/>
        </w:r>
        <w:r w:rsidRPr="009F34BE">
          <w:rPr>
            <w:rStyle w:val="Lienhypertexte"/>
            <w:noProof/>
          </w:rPr>
          <w:t>Echéancier de paiement</w:t>
        </w:r>
        <w:r>
          <w:rPr>
            <w:noProof/>
            <w:webHidden/>
          </w:rPr>
          <w:tab/>
        </w:r>
        <w:r>
          <w:rPr>
            <w:noProof/>
            <w:webHidden/>
          </w:rPr>
          <w:fldChar w:fldCharType="begin"/>
        </w:r>
        <w:r>
          <w:rPr>
            <w:noProof/>
            <w:webHidden/>
          </w:rPr>
          <w:instrText xml:space="preserve"> PAGEREF _Toc223522997 \h </w:instrText>
        </w:r>
        <w:r>
          <w:rPr>
            <w:noProof/>
            <w:webHidden/>
          </w:rPr>
        </w:r>
        <w:r>
          <w:rPr>
            <w:noProof/>
            <w:webHidden/>
          </w:rPr>
          <w:fldChar w:fldCharType="separate"/>
        </w:r>
        <w:r>
          <w:rPr>
            <w:noProof/>
            <w:webHidden/>
          </w:rPr>
          <w:t>6</w:t>
        </w:r>
        <w:r>
          <w:rPr>
            <w:noProof/>
            <w:webHidden/>
          </w:rPr>
          <w:fldChar w:fldCharType="end"/>
        </w:r>
      </w:hyperlink>
    </w:p>
    <w:p w14:paraId="1E880894" w14:textId="327FE26F" w:rsidR="000153EC" w:rsidRDefault="000153EC">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23522998" w:history="1">
        <w:r w:rsidRPr="009F34BE">
          <w:rPr>
            <w:rStyle w:val="Lienhypertexte"/>
            <w:b/>
            <w:noProof/>
          </w:rPr>
          <w:t>8.3.</w:t>
        </w:r>
        <w:r>
          <w:rPr>
            <w:rFonts w:asciiTheme="minorHAnsi" w:eastAsiaTheme="minorEastAsia" w:hAnsiTheme="minorHAnsi" w:cstheme="minorBidi"/>
            <w:noProof/>
            <w:kern w:val="2"/>
            <w:sz w:val="24"/>
            <w:szCs w:val="24"/>
            <w:lang w:eastAsia="fr-FR"/>
            <w14:ligatures w14:val="standardContextual"/>
          </w:rPr>
          <w:tab/>
        </w:r>
        <w:r w:rsidRPr="009F34BE">
          <w:rPr>
            <w:rStyle w:val="Lienhypertexte"/>
            <w:noProof/>
          </w:rPr>
          <w:t>Modalités de paiement</w:t>
        </w:r>
        <w:r>
          <w:rPr>
            <w:noProof/>
            <w:webHidden/>
          </w:rPr>
          <w:tab/>
        </w:r>
        <w:r>
          <w:rPr>
            <w:noProof/>
            <w:webHidden/>
          </w:rPr>
          <w:fldChar w:fldCharType="begin"/>
        </w:r>
        <w:r>
          <w:rPr>
            <w:noProof/>
            <w:webHidden/>
          </w:rPr>
          <w:instrText xml:space="preserve"> PAGEREF _Toc223522998 \h </w:instrText>
        </w:r>
        <w:r>
          <w:rPr>
            <w:noProof/>
            <w:webHidden/>
          </w:rPr>
        </w:r>
        <w:r>
          <w:rPr>
            <w:noProof/>
            <w:webHidden/>
          </w:rPr>
          <w:fldChar w:fldCharType="separate"/>
        </w:r>
        <w:r>
          <w:rPr>
            <w:noProof/>
            <w:webHidden/>
          </w:rPr>
          <w:t>6</w:t>
        </w:r>
        <w:r>
          <w:rPr>
            <w:noProof/>
            <w:webHidden/>
          </w:rPr>
          <w:fldChar w:fldCharType="end"/>
        </w:r>
      </w:hyperlink>
    </w:p>
    <w:p w14:paraId="63BDDD2C" w14:textId="636010A9" w:rsidR="000153EC" w:rsidRDefault="000153E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23522999" w:history="1">
        <w:r w:rsidRPr="009F34BE">
          <w:rPr>
            <w:rStyle w:val="Lienhypertexte"/>
            <w:b/>
            <w:i/>
            <w:iCs/>
            <w:noProof/>
          </w:rPr>
          <w:t>9.</w:t>
        </w:r>
        <w:r>
          <w:rPr>
            <w:rFonts w:asciiTheme="minorHAnsi" w:eastAsiaTheme="minorEastAsia" w:hAnsiTheme="minorHAnsi"/>
            <w:noProof/>
            <w:kern w:val="2"/>
            <w:sz w:val="24"/>
            <w:szCs w:val="24"/>
            <w:lang w:eastAsia="fr-FR"/>
            <w14:ligatures w14:val="standardContextual"/>
          </w:rPr>
          <w:tab/>
        </w:r>
        <w:r w:rsidRPr="009F34BE">
          <w:rPr>
            <w:rStyle w:val="Lienhypertexte"/>
            <w:noProof/>
          </w:rPr>
          <w:t>AVANCE</w:t>
        </w:r>
        <w:r>
          <w:rPr>
            <w:noProof/>
            <w:webHidden/>
          </w:rPr>
          <w:tab/>
        </w:r>
        <w:r>
          <w:rPr>
            <w:noProof/>
            <w:webHidden/>
          </w:rPr>
          <w:fldChar w:fldCharType="begin"/>
        </w:r>
        <w:r>
          <w:rPr>
            <w:noProof/>
            <w:webHidden/>
          </w:rPr>
          <w:instrText xml:space="preserve"> PAGEREF _Toc223522999 \h </w:instrText>
        </w:r>
        <w:r>
          <w:rPr>
            <w:noProof/>
            <w:webHidden/>
          </w:rPr>
        </w:r>
        <w:r>
          <w:rPr>
            <w:noProof/>
            <w:webHidden/>
          </w:rPr>
          <w:fldChar w:fldCharType="separate"/>
        </w:r>
        <w:r>
          <w:rPr>
            <w:noProof/>
            <w:webHidden/>
          </w:rPr>
          <w:t>7</w:t>
        </w:r>
        <w:r>
          <w:rPr>
            <w:noProof/>
            <w:webHidden/>
          </w:rPr>
          <w:fldChar w:fldCharType="end"/>
        </w:r>
      </w:hyperlink>
    </w:p>
    <w:p w14:paraId="05DABECC" w14:textId="11F10D88" w:rsidR="000153EC" w:rsidRDefault="000153EC">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23523000" w:history="1">
        <w:r w:rsidRPr="009F34BE">
          <w:rPr>
            <w:rStyle w:val="Lienhypertexte"/>
            <w:b/>
            <w:i/>
            <w:iCs/>
            <w:noProof/>
          </w:rPr>
          <w:t>10.</w:t>
        </w:r>
        <w:r>
          <w:rPr>
            <w:rFonts w:asciiTheme="minorHAnsi" w:eastAsiaTheme="minorEastAsia" w:hAnsiTheme="minorHAnsi"/>
            <w:noProof/>
            <w:kern w:val="2"/>
            <w:sz w:val="24"/>
            <w:szCs w:val="24"/>
            <w:lang w:eastAsia="fr-FR"/>
            <w14:ligatures w14:val="standardContextual"/>
          </w:rPr>
          <w:tab/>
        </w:r>
        <w:r w:rsidRPr="009F34BE">
          <w:rPr>
            <w:rStyle w:val="Lienhypertexte"/>
            <w:noProof/>
          </w:rPr>
          <w:t>PENALITES DE RETARD</w:t>
        </w:r>
        <w:r>
          <w:rPr>
            <w:noProof/>
            <w:webHidden/>
          </w:rPr>
          <w:tab/>
        </w:r>
        <w:r>
          <w:rPr>
            <w:noProof/>
            <w:webHidden/>
          </w:rPr>
          <w:fldChar w:fldCharType="begin"/>
        </w:r>
        <w:r>
          <w:rPr>
            <w:noProof/>
            <w:webHidden/>
          </w:rPr>
          <w:instrText xml:space="preserve"> PAGEREF _Toc223523000 \h </w:instrText>
        </w:r>
        <w:r>
          <w:rPr>
            <w:noProof/>
            <w:webHidden/>
          </w:rPr>
        </w:r>
        <w:r>
          <w:rPr>
            <w:noProof/>
            <w:webHidden/>
          </w:rPr>
          <w:fldChar w:fldCharType="separate"/>
        </w:r>
        <w:r>
          <w:rPr>
            <w:noProof/>
            <w:webHidden/>
          </w:rPr>
          <w:t>7</w:t>
        </w:r>
        <w:r>
          <w:rPr>
            <w:noProof/>
            <w:webHidden/>
          </w:rPr>
          <w:fldChar w:fldCharType="end"/>
        </w:r>
      </w:hyperlink>
    </w:p>
    <w:p w14:paraId="33D65B79" w14:textId="35562A5F" w:rsidR="000153EC" w:rsidRDefault="000153EC">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23523001" w:history="1">
        <w:r w:rsidRPr="009F34BE">
          <w:rPr>
            <w:rStyle w:val="Lienhypertexte"/>
            <w:b/>
            <w:noProof/>
          </w:rPr>
          <w:t>11.</w:t>
        </w:r>
        <w:r>
          <w:rPr>
            <w:rFonts w:asciiTheme="minorHAnsi" w:eastAsiaTheme="minorEastAsia" w:hAnsiTheme="minorHAnsi"/>
            <w:noProof/>
            <w:kern w:val="2"/>
            <w:sz w:val="24"/>
            <w:szCs w:val="24"/>
            <w:lang w:eastAsia="fr-FR"/>
            <w14:ligatures w14:val="standardContextual"/>
          </w:rPr>
          <w:tab/>
        </w:r>
        <w:r w:rsidRPr="009F34BE">
          <w:rPr>
            <w:rStyle w:val="Lienhypertexte"/>
            <w:noProof/>
          </w:rPr>
          <w:t>CLAUSES ENVIRONNEMENTALE ET D’INSERTION       SOCIALE</w:t>
        </w:r>
        <w:r>
          <w:rPr>
            <w:noProof/>
            <w:webHidden/>
          </w:rPr>
          <w:tab/>
        </w:r>
        <w:r>
          <w:rPr>
            <w:noProof/>
            <w:webHidden/>
          </w:rPr>
          <w:fldChar w:fldCharType="begin"/>
        </w:r>
        <w:r>
          <w:rPr>
            <w:noProof/>
            <w:webHidden/>
          </w:rPr>
          <w:instrText xml:space="preserve"> PAGEREF _Toc223523001 \h </w:instrText>
        </w:r>
        <w:r>
          <w:rPr>
            <w:noProof/>
            <w:webHidden/>
          </w:rPr>
        </w:r>
        <w:r>
          <w:rPr>
            <w:noProof/>
            <w:webHidden/>
          </w:rPr>
          <w:fldChar w:fldCharType="separate"/>
        </w:r>
        <w:r>
          <w:rPr>
            <w:noProof/>
            <w:webHidden/>
          </w:rPr>
          <w:t>7</w:t>
        </w:r>
        <w:r>
          <w:rPr>
            <w:noProof/>
            <w:webHidden/>
          </w:rPr>
          <w:fldChar w:fldCharType="end"/>
        </w:r>
      </w:hyperlink>
    </w:p>
    <w:p w14:paraId="417FEFBF" w14:textId="0BF309BC" w:rsidR="000153EC" w:rsidRDefault="000153EC">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23523002" w:history="1">
        <w:r w:rsidRPr="009F34BE">
          <w:rPr>
            <w:rStyle w:val="Lienhypertexte"/>
            <w:rFonts w:ascii="Raleway" w:eastAsiaTheme="majorEastAsia" w:hAnsi="Raleway" w:cstheme="majorBidi"/>
            <w:b/>
            <w:noProof/>
          </w:rPr>
          <w:t>12.</w:t>
        </w:r>
        <w:r>
          <w:rPr>
            <w:rFonts w:asciiTheme="minorHAnsi" w:eastAsiaTheme="minorEastAsia" w:hAnsiTheme="minorHAnsi"/>
            <w:noProof/>
            <w:kern w:val="2"/>
            <w:sz w:val="24"/>
            <w:szCs w:val="24"/>
            <w:lang w:eastAsia="fr-FR"/>
            <w14:ligatures w14:val="standardContextual"/>
          </w:rPr>
          <w:tab/>
        </w:r>
        <w:r w:rsidRPr="009F34BE">
          <w:rPr>
            <w:rStyle w:val="Lienhypertexte"/>
            <w:rFonts w:ascii="Raleway" w:eastAsiaTheme="majorEastAsia" w:hAnsi="Raleway" w:cstheme="majorBidi"/>
            <w:noProof/>
          </w:rPr>
          <w:t>PROTECTION DES DONNES A CARACTERE PERSONNEL</w:t>
        </w:r>
        <w:r>
          <w:rPr>
            <w:noProof/>
            <w:webHidden/>
          </w:rPr>
          <w:tab/>
        </w:r>
        <w:r>
          <w:rPr>
            <w:noProof/>
            <w:webHidden/>
          </w:rPr>
          <w:fldChar w:fldCharType="begin"/>
        </w:r>
        <w:r>
          <w:rPr>
            <w:noProof/>
            <w:webHidden/>
          </w:rPr>
          <w:instrText xml:space="preserve"> PAGEREF _Toc223523002 \h </w:instrText>
        </w:r>
        <w:r>
          <w:rPr>
            <w:noProof/>
            <w:webHidden/>
          </w:rPr>
        </w:r>
        <w:r>
          <w:rPr>
            <w:noProof/>
            <w:webHidden/>
          </w:rPr>
          <w:fldChar w:fldCharType="separate"/>
        </w:r>
        <w:r>
          <w:rPr>
            <w:noProof/>
            <w:webHidden/>
          </w:rPr>
          <w:t>8</w:t>
        </w:r>
        <w:r>
          <w:rPr>
            <w:noProof/>
            <w:webHidden/>
          </w:rPr>
          <w:fldChar w:fldCharType="end"/>
        </w:r>
      </w:hyperlink>
    </w:p>
    <w:p w14:paraId="641D5477" w14:textId="79B41238" w:rsidR="000153EC" w:rsidRDefault="000153EC">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23523003" w:history="1">
        <w:r w:rsidRPr="009F34BE">
          <w:rPr>
            <w:rStyle w:val="Lienhypertexte"/>
            <w:rFonts w:ascii="Arial Narrow" w:eastAsia="Times New Roman" w:hAnsi="Arial Narrow" w:cs="Times New Roman"/>
            <w:bCs/>
            <w:iCs/>
            <w:noProof/>
            <w:lang w:val="x-none" w:eastAsia="x-none"/>
          </w:rPr>
          <w:t>12.1.</w:t>
        </w:r>
        <w:r>
          <w:rPr>
            <w:rFonts w:asciiTheme="minorHAnsi" w:eastAsiaTheme="minorEastAsia" w:hAnsiTheme="minorHAnsi" w:cstheme="minorBidi"/>
            <w:noProof/>
            <w:kern w:val="2"/>
            <w:sz w:val="24"/>
            <w:szCs w:val="24"/>
            <w:lang w:eastAsia="fr-FR"/>
            <w14:ligatures w14:val="standardContextual"/>
          </w:rPr>
          <w:tab/>
        </w:r>
        <w:r w:rsidRPr="009F34BE">
          <w:rPr>
            <w:rStyle w:val="Lienhypertexte"/>
            <w:rFonts w:ascii="Arial Narrow" w:eastAsia="Times New Roman" w:hAnsi="Arial Narrow" w:cs="Times New Roman"/>
            <w:bCs/>
            <w:iCs/>
            <w:noProof/>
            <w:lang w:val="x-none" w:eastAsia="x-none"/>
          </w:rPr>
          <w:t>EXIGENCES REGLEMENTAIRES DE CONFIDENTIALITE ET SECURISATION DES DONNEES APPLICABLES AU TITULAIRE ET SES SOUS-TRAITANTS</w:t>
        </w:r>
        <w:r>
          <w:rPr>
            <w:noProof/>
            <w:webHidden/>
          </w:rPr>
          <w:tab/>
        </w:r>
        <w:r>
          <w:rPr>
            <w:noProof/>
            <w:webHidden/>
          </w:rPr>
          <w:fldChar w:fldCharType="begin"/>
        </w:r>
        <w:r>
          <w:rPr>
            <w:noProof/>
            <w:webHidden/>
          </w:rPr>
          <w:instrText xml:space="preserve"> PAGEREF _Toc223523003 \h </w:instrText>
        </w:r>
        <w:r>
          <w:rPr>
            <w:noProof/>
            <w:webHidden/>
          </w:rPr>
        </w:r>
        <w:r>
          <w:rPr>
            <w:noProof/>
            <w:webHidden/>
          </w:rPr>
          <w:fldChar w:fldCharType="separate"/>
        </w:r>
        <w:r>
          <w:rPr>
            <w:noProof/>
            <w:webHidden/>
          </w:rPr>
          <w:t>8</w:t>
        </w:r>
        <w:r>
          <w:rPr>
            <w:noProof/>
            <w:webHidden/>
          </w:rPr>
          <w:fldChar w:fldCharType="end"/>
        </w:r>
      </w:hyperlink>
    </w:p>
    <w:p w14:paraId="543E5084" w14:textId="49701710" w:rsidR="000153EC" w:rsidRDefault="000153EC">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23523004" w:history="1">
        <w:r w:rsidRPr="009F34BE">
          <w:rPr>
            <w:rStyle w:val="Lienhypertexte"/>
            <w:rFonts w:ascii="Arial Narrow" w:eastAsia="Calibri" w:hAnsi="Arial Narrow" w:cs="Times-Roman"/>
            <w:noProof/>
          </w:rPr>
          <w:t>12.1.1.</w:t>
        </w:r>
        <w:r>
          <w:rPr>
            <w:rFonts w:asciiTheme="minorHAnsi" w:eastAsiaTheme="minorEastAsia" w:hAnsiTheme="minorHAnsi"/>
            <w:noProof/>
            <w:kern w:val="2"/>
            <w:sz w:val="24"/>
            <w:szCs w:val="24"/>
            <w:lang w:eastAsia="fr-FR"/>
            <w14:ligatures w14:val="standardContextual"/>
          </w:rPr>
          <w:tab/>
        </w:r>
        <w:r w:rsidRPr="009F34BE">
          <w:rPr>
            <w:rStyle w:val="Lienhypertexte"/>
            <w:rFonts w:ascii="Arial Narrow" w:eastAsia="Calibri" w:hAnsi="Arial Narrow" w:cs="Times-Roman"/>
            <w:noProof/>
          </w:rPr>
          <w:t>Conformité au RGI</w:t>
        </w:r>
        <w:r>
          <w:rPr>
            <w:noProof/>
            <w:webHidden/>
          </w:rPr>
          <w:tab/>
        </w:r>
        <w:r>
          <w:rPr>
            <w:noProof/>
            <w:webHidden/>
          </w:rPr>
          <w:fldChar w:fldCharType="begin"/>
        </w:r>
        <w:r>
          <w:rPr>
            <w:noProof/>
            <w:webHidden/>
          </w:rPr>
          <w:instrText xml:space="preserve"> PAGEREF _Toc223523004 \h </w:instrText>
        </w:r>
        <w:r>
          <w:rPr>
            <w:noProof/>
            <w:webHidden/>
          </w:rPr>
        </w:r>
        <w:r>
          <w:rPr>
            <w:noProof/>
            <w:webHidden/>
          </w:rPr>
          <w:fldChar w:fldCharType="separate"/>
        </w:r>
        <w:r>
          <w:rPr>
            <w:noProof/>
            <w:webHidden/>
          </w:rPr>
          <w:t>8</w:t>
        </w:r>
        <w:r>
          <w:rPr>
            <w:noProof/>
            <w:webHidden/>
          </w:rPr>
          <w:fldChar w:fldCharType="end"/>
        </w:r>
      </w:hyperlink>
    </w:p>
    <w:p w14:paraId="75A3B862" w14:textId="7BF2CC24" w:rsidR="000153EC" w:rsidRDefault="000153EC">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23523005" w:history="1">
        <w:r w:rsidRPr="009F34BE">
          <w:rPr>
            <w:rStyle w:val="Lienhypertexte"/>
            <w:rFonts w:ascii="Arial Narrow" w:eastAsia="Calibri" w:hAnsi="Arial Narrow" w:cs="Times-Roman"/>
            <w:noProof/>
          </w:rPr>
          <w:t>12.1.2.</w:t>
        </w:r>
        <w:r>
          <w:rPr>
            <w:rFonts w:asciiTheme="minorHAnsi" w:eastAsiaTheme="minorEastAsia" w:hAnsiTheme="minorHAnsi"/>
            <w:noProof/>
            <w:kern w:val="2"/>
            <w:sz w:val="24"/>
            <w:szCs w:val="24"/>
            <w:lang w:eastAsia="fr-FR"/>
            <w14:ligatures w14:val="standardContextual"/>
          </w:rPr>
          <w:tab/>
        </w:r>
        <w:r w:rsidRPr="009F34BE">
          <w:rPr>
            <w:rStyle w:val="Lienhypertexte"/>
            <w:rFonts w:ascii="Arial Narrow" w:eastAsia="Calibri" w:hAnsi="Arial Narrow" w:cs="Times-Roman"/>
            <w:noProof/>
          </w:rPr>
          <w:t>Conformité au RGAA</w:t>
        </w:r>
        <w:r>
          <w:rPr>
            <w:noProof/>
            <w:webHidden/>
          </w:rPr>
          <w:tab/>
        </w:r>
        <w:r>
          <w:rPr>
            <w:noProof/>
            <w:webHidden/>
          </w:rPr>
          <w:fldChar w:fldCharType="begin"/>
        </w:r>
        <w:r>
          <w:rPr>
            <w:noProof/>
            <w:webHidden/>
          </w:rPr>
          <w:instrText xml:space="preserve"> PAGEREF _Toc223523005 \h </w:instrText>
        </w:r>
        <w:r>
          <w:rPr>
            <w:noProof/>
            <w:webHidden/>
          </w:rPr>
        </w:r>
        <w:r>
          <w:rPr>
            <w:noProof/>
            <w:webHidden/>
          </w:rPr>
          <w:fldChar w:fldCharType="separate"/>
        </w:r>
        <w:r>
          <w:rPr>
            <w:noProof/>
            <w:webHidden/>
          </w:rPr>
          <w:t>8</w:t>
        </w:r>
        <w:r>
          <w:rPr>
            <w:noProof/>
            <w:webHidden/>
          </w:rPr>
          <w:fldChar w:fldCharType="end"/>
        </w:r>
      </w:hyperlink>
    </w:p>
    <w:p w14:paraId="24E57F0A" w14:textId="666A6BBE" w:rsidR="000153EC" w:rsidRDefault="000153EC">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23523006" w:history="1">
        <w:r w:rsidRPr="009F34BE">
          <w:rPr>
            <w:rStyle w:val="Lienhypertexte"/>
            <w:rFonts w:ascii="Arial Narrow" w:eastAsia="Calibri" w:hAnsi="Arial Narrow" w:cs="Times-Roman"/>
            <w:noProof/>
          </w:rPr>
          <w:t>12.1.3.</w:t>
        </w:r>
        <w:r>
          <w:rPr>
            <w:rFonts w:asciiTheme="minorHAnsi" w:eastAsiaTheme="minorEastAsia" w:hAnsiTheme="minorHAnsi"/>
            <w:noProof/>
            <w:kern w:val="2"/>
            <w:sz w:val="24"/>
            <w:szCs w:val="24"/>
            <w:lang w:eastAsia="fr-FR"/>
            <w14:ligatures w14:val="standardContextual"/>
          </w:rPr>
          <w:tab/>
        </w:r>
        <w:r w:rsidRPr="009F34BE">
          <w:rPr>
            <w:rStyle w:val="Lienhypertexte"/>
            <w:rFonts w:ascii="Arial Narrow" w:eastAsia="Calibri" w:hAnsi="Arial Narrow" w:cs="Times-Roman"/>
            <w:noProof/>
          </w:rPr>
          <w:t>Conformité au RGS</w:t>
        </w:r>
        <w:r>
          <w:rPr>
            <w:noProof/>
            <w:webHidden/>
          </w:rPr>
          <w:tab/>
        </w:r>
        <w:r>
          <w:rPr>
            <w:noProof/>
            <w:webHidden/>
          </w:rPr>
          <w:fldChar w:fldCharType="begin"/>
        </w:r>
        <w:r>
          <w:rPr>
            <w:noProof/>
            <w:webHidden/>
          </w:rPr>
          <w:instrText xml:space="preserve"> PAGEREF _Toc223523006 \h </w:instrText>
        </w:r>
        <w:r>
          <w:rPr>
            <w:noProof/>
            <w:webHidden/>
          </w:rPr>
        </w:r>
        <w:r>
          <w:rPr>
            <w:noProof/>
            <w:webHidden/>
          </w:rPr>
          <w:fldChar w:fldCharType="separate"/>
        </w:r>
        <w:r>
          <w:rPr>
            <w:noProof/>
            <w:webHidden/>
          </w:rPr>
          <w:t>8</w:t>
        </w:r>
        <w:r>
          <w:rPr>
            <w:noProof/>
            <w:webHidden/>
          </w:rPr>
          <w:fldChar w:fldCharType="end"/>
        </w:r>
      </w:hyperlink>
    </w:p>
    <w:p w14:paraId="13476ACB" w14:textId="19877F39" w:rsidR="000153EC" w:rsidRDefault="000153EC">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23523007" w:history="1">
        <w:r w:rsidRPr="009F34BE">
          <w:rPr>
            <w:rStyle w:val="Lienhypertexte"/>
            <w:rFonts w:ascii="Arial Narrow" w:eastAsia="Calibri" w:hAnsi="Arial Narrow" w:cs="Times-Roman"/>
            <w:noProof/>
          </w:rPr>
          <w:t>12.1.4.</w:t>
        </w:r>
        <w:r>
          <w:rPr>
            <w:rFonts w:asciiTheme="minorHAnsi" w:eastAsiaTheme="minorEastAsia" w:hAnsiTheme="minorHAnsi"/>
            <w:noProof/>
            <w:kern w:val="2"/>
            <w:sz w:val="24"/>
            <w:szCs w:val="24"/>
            <w:lang w:eastAsia="fr-FR"/>
            <w14:ligatures w14:val="standardContextual"/>
          </w:rPr>
          <w:tab/>
        </w:r>
        <w:r w:rsidRPr="009F34BE">
          <w:rPr>
            <w:rStyle w:val="Lienhypertexte"/>
            <w:rFonts w:ascii="Arial Narrow" w:eastAsia="Calibri" w:hAnsi="Arial Narrow" w:cs="Times-Roman"/>
            <w:noProof/>
          </w:rPr>
          <w:t>Conformité à la PSSIE</w:t>
        </w:r>
        <w:r>
          <w:rPr>
            <w:noProof/>
            <w:webHidden/>
          </w:rPr>
          <w:tab/>
        </w:r>
        <w:r>
          <w:rPr>
            <w:noProof/>
            <w:webHidden/>
          </w:rPr>
          <w:fldChar w:fldCharType="begin"/>
        </w:r>
        <w:r>
          <w:rPr>
            <w:noProof/>
            <w:webHidden/>
          </w:rPr>
          <w:instrText xml:space="preserve"> PAGEREF _Toc223523007 \h </w:instrText>
        </w:r>
        <w:r>
          <w:rPr>
            <w:noProof/>
            <w:webHidden/>
          </w:rPr>
        </w:r>
        <w:r>
          <w:rPr>
            <w:noProof/>
            <w:webHidden/>
          </w:rPr>
          <w:fldChar w:fldCharType="separate"/>
        </w:r>
        <w:r>
          <w:rPr>
            <w:noProof/>
            <w:webHidden/>
          </w:rPr>
          <w:t>9</w:t>
        </w:r>
        <w:r>
          <w:rPr>
            <w:noProof/>
            <w:webHidden/>
          </w:rPr>
          <w:fldChar w:fldCharType="end"/>
        </w:r>
      </w:hyperlink>
    </w:p>
    <w:p w14:paraId="35D89E27" w14:textId="6F19B0AE" w:rsidR="000153EC" w:rsidRDefault="000153EC">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23523008" w:history="1">
        <w:r w:rsidRPr="009F34BE">
          <w:rPr>
            <w:rStyle w:val="Lienhypertexte"/>
            <w:rFonts w:ascii="Arial Narrow" w:eastAsia="Calibri" w:hAnsi="Arial Narrow" w:cs="Times-Roman"/>
            <w:noProof/>
          </w:rPr>
          <w:t>12.1.5.</w:t>
        </w:r>
        <w:r>
          <w:rPr>
            <w:rFonts w:asciiTheme="minorHAnsi" w:eastAsiaTheme="minorEastAsia" w:hAnsiTheme="minorHAnsi"/>
            <w:noProof/>
            <w:kern w:val="2"/>
            <w:sz w:val="24"/>
            <w:szCs w:val="24"/>
            <w:lang w:eastAsia="fr-FR"/>
            <w14:ligatures w14:val="standardContextual"/>
          </w:rPr>
          <w:tab/>
        </w:r>
        <w:r w:rsidRPr="009F34BE">
          <w:rPr>
            <w:rStyle w:val="Lienhypertexte"/>
            <w:rFonts w:ascii="Arial Narrow" w:eastAsia="Calibri" w:hAnsi="Arial Narrow" w:cs="Times-Roman"/>
            <w:noProof/>
          </w:rPr>
          <w:t>Conformité au règlement européen 2016/679 - RGPD</w:t>
        </w:r>
        <w:r>
          <w:rPr>
            <w:noProof/>
            <w:webHidden/>
          </w:rPr>
          <w:tab/>
        </w:r>
        <w:r>
          <w:rPr>
            <w:noProof/>
            <w:webHidden/>
          </w:rPr>
          <w:fldChar w:fldCharType="begin"/>
        </w:r>
        <w:r>
          <w:rPr>
            <w:noProof/>
            <w:webHidden/>
          </w:rPr>
          <w:instrText xml:space="preserve"> PAGEREF _Toc223523008 \h </w:instrText>
        </w:r>
        <w:r>
          <w:rPr>
            <w:noProof/>
            <w:webHidden/>
          </w:rPr>
        </w:r>
        <w:r>
          <w:rPr>
            <w:noProof/>
            <w:webHidden/>
          </w:rPr>
          <w:fldChar w:fldCharType="separate"/>
        </w:r>
        <w:r>
          <w:rPr>
            <w:noProof/>
            <w:webHidden/>
          </w:rPr>
          <w:t>9</w:t>
        </w:r>
        <w:r>
          <w:rPr>
            <w:noProof/>
            <w:webHidden/>
          </w:rPr>
          <w:fldChar w:fldCharType="end"/>
        </w:r>
      </w:hyperlink>
    </w:p>
    <w:p w14:paraId="5237FEAE" w14:textId="0F565858" w:rsidR="000153EC" w:rsidRDefault="000153EC">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23523009" w:history="1">
        <w:r w:rsidRPr="009F34BE">
          <w:rPr>
            <w:rStyle w:val="Lienhypertexte"/>
            <w:rFonts w:ascii="Arial Narrow" w:eastAsia="Times New Roman" w:hAnsi="Arial Narrow" w:cs="Times New Roman"/>
            <w:bCs/>
            <w:iCs/>
            <w:noProof/>
            <w:lang w:val="x-none" w:eastAsia="x-none"/>
          </w:rPr>
          <w:t>12.2.</w:t>
        </w:r>
        <w:r>
          <w:rPr>
            <w:rFonts w:asciiTheme="minorHAnsi" w:eastAsiaTheme="minorEastAsia" w:hAnsiTheme="minorHAnsi" w:cstheme="minorBidi"/>
            <w:noProof/>
            <w:kern w:val="2"/>
            <w:sz w:val="24"/>
            <w:szCs w:val="24"/>
            <w:lang w:eastAsia="fr-FR"/>
            <w14:ligatures w14:val="standardContextual"/>
          </w:rPr>
          <w:tab/>
        </w:r>
        <w:r w:rsidRPr="009F34BE">
          <w:rPr>
            <w:rStyle w:val="Lienhypertexte"/>
            <w:rFonts w:ascii="Arial Narrow" w:eastAsia="Times New Roman" w:hAnsi="Arial Narrow" w:cs="Times New Roman"/>
            <w:bCs/>
            <w:iCs/>
            <w:noProof/>
            <w:lang w:val="x-none" w:eastAsia="x-none"/>
          </w:rPr>
          <w:t>ENGAGEMENT DU TITULAIRE</w:t>
        </w:r>
        <w:r>
          <w:rPr>
            <w:noProof/>
            <w:webHidden/>
          </w:rPr>
          <w:tab/>
        </w:r>
        <w:r>
          <w:rPr>
            <w:noProof/>
            <w:webHidden/>
          </w:rPr>
          <w:fldChar w:fldCharType="begin"/>
        </w:r>
        <w:r>
          <w:rPr>
            <w:noProof/>
            <w:webHidden/>
          </w:rPr>
          <w:instrText xml:space="preserve"> PAGEREF _Toc223523009 \h </w:instrText>
        </w:r>
        <w:r>
          <w:rPr>
            <w:noProof/>
            <w:webHidden/>
          </w:rPr>
        </w:r>
        <w:r>
          <w:rPr>
            <w:noProof/>
            <w:webHidden/>
          </w:rPr>
          <w:fldChar w:fldCharType="separate"/>
        </w:r>
        <w:r>
          <w:rPr>
            <w:noProof/>
            <w:webHidden/>
          </w:rPr>
          <w:t>9</w:t>
        </w:r>
        <w:r>
          <w:rPr>
            <w:noProof/>
            <w:webHidden/>
          </w:rPr>
          <w:fldChar w:fldCharType="end"/>
        </w:r>
      </w:hyperlink>
    </w:p>
    <w:p w14:paraId="4932421C" w14:textId="146E9F3D" w:rsidR="000153EC" w:rsidRDefault="000153EC">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23523010" w:history="1">
        <w:r w:rsidRPr="009F34BE">
          <w:rPr>
            <w:rStyle w:val="Lienhypertexte"/>
            <w:rFonts w:ascii="Arial Narrow" w:eastAsia="Calibri" w:hAnsi="Arial Narrow" w:cs="Times-Roman"/>
            <w:noProof/>
          </w:rPr>
          <w:t>12.2.1.</w:t>
        </w:r>
        <w:r>
          <w:rPr>
            <w:rFonts w:asciiTheme="minorHAnsi" w:eastAsiaTheme="minorEastAsia" w:hAnsiTheme="minorHAnsi"/>
            <w:noProof/>
            <w:kern w:val="2"/>
            <w:sz w:val="24"/>
            <w:szCs w:val="24"/>
            <w:lang w:eastAsia="fr-FR"/>
            <w14:ligatures w14:val="standardContextual"/>
          </w:rPr>
          <w:tab/>
        </w:r>
        <w:r w:rsidRPr="009F34BE">
          <w:rPr>
            <w:rStyle w:val="Lienhypertexte"/>
            <w:rFonts w:ascii="Arial Narrow" w:eastAsia="Calibri" w:hAnsi="Arial Narrow" w:cs="Times-Roman"/>
            <w:noProof/>
          </w:rPr>
          <w:t>Obligation de sécurisation des données</w:t>
        </w:r>
        <w:r>
          <w:rPr>
            <w:noProof/>
            <w:webHidden/>
          </w:rPr>
          <w:tab/>
        </w:r>
        <w:r>
          <w:rPr>
            <w:noProof/>
            <w:webHidden/>
          </w:rPr>
          <w:fldChar w:fldCharType="begin"/>
        </w:r>
        <w:r>
          <w:rPr>
            <w:noProof/>
            <w:webHidden/>
          </w:rPr>
          <w:instrText xml:space="preserve"> PAGEREF _Toc223523010 \h </w:instrText>
        </w:r>
        <w:r>
          <w:rPr>
            <w:noProof/>
            <w:webHidden/>
          </w:rPr>
        </w:r>
        <w:r>
          <w:rPr>
            <w:noProof/>
            <w:webHidden/>
          </w:rPr>
          <w:fldChar w:fldCharType="separate"/>
        </w:r>
        <w:r>
          <w:rPr>
            <w:noProof/>
            <w:webHidden/>
          </w:rPr>
          <w:t>9</w:t>
        </w:r>
        <w:r>
          <w:rPr>
            <w:noProof/>
            <w:webHidden/>
          </w:rPr>
          <w:fldChar w:fldCharType="end"/>
        </w:r>
      </w:hyperlink>
    </w:p>
    <w:p w14:paraId="281F1167" w14:textId="0536AC1E" w:rsidR="000153EC" w:rsidRDefault="000153EC">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23523011" w:history="1">
        <w:r w:rsidRPr="009F34BE">
          <w:rPr>
            <w:rStyle w:val="Lienhypertexte"/>
            <w:rFonts w:ascii="Arial Narrow" w:eastAsia="Calibri" w:hAnsi="Arial Narrow" w:cs="Times-Roman"/>
            <w:noProof/>
          </w:rPr>
          <w:t>12.2.2.</w:t>
        </w:r>
        <w:r>
          <w:rPr>
            <w:rFonts w:asciiTheme="minorHAnsi" w:eastAsiaTheme="minorEastAsia" w:hAnsiTheme="minorHAnsi"/>
            <w:noProof/>
            <w:kern w:val="2"/>
            <w:sz w:val="24"/>
            <w:szCs w:val="24"/>
            <w:lang w:eastAsia="fr-FR"/>
            <w14:ligatures w14:val="standardContextual"/>
          </w:rPr>
          <w:tab/>
        </w:r>
        <w:r w:rsidRPr="009F34BE">
          <w:rPr>
            <w:rStyle w:val="Lienhypertexte"/>
            <w:rFonts w:ascii="Arial Narrow" w:eastAsia="Calibri" w:hAnsi="Arial Narrow" w:cs="Times-Roman"/>
            <w:noProof/>
          </w:rPr>
          <w:t>Sécurisation des prestations et du Système d’Information</w:t>
        </w:r>
        <w:r>
          <w:rPr>
            <w:noProof/>
            <w:webHidden/>
          </w:rPr>
          <w:tab/>
        </w:r>
        <w:r>
          <w:rPr>
            <w:noProof/>
            <w:webHidden/>
          </w:rPr>
          <w:fldChar w:fldCharType="begin"/>
        </w:r>
        <w:r>
          <w:rPr>
            <w:noProof/>
            <w:webHidden/>
          </w:rPr>
          <w:instrText xml:space="preserve"> PAGEREF _Toc223523011 \h </w:instrText>
        </w:r>
        <w:r>
          <w:rPr>
            <w:noProof/>
            <w:webHidden/>
          </w:rPr>
        </w:r>
        <w:r>
          <w:rPr>
            <w:noProof/>
            <w:webHidden/>
          </w:rPr>
          <w:fldChar w:fldCharType="separate"/>
        </w:r>
        <w:r>
          <w:rPr>
            <w:noProof/>
            <w:webHidden/>
          </w:rPr>
          <w:t>10</w:t>
        </w:r>
        <w:r>
          <w:rPr>
            <w:noProof/>
            <w:webHidden/>
          </w:rPr>
          <w:fldChar w:fldCharType="end"/>
        </w:r>
      </w:hyperlink>
    </w:p>
    <w:p w14:paraId="4AEB5F1B" w14:textId="39422FE2" w:rsidR="000153EC" w:rsidRDefault="000153EC">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23523012" w:history="1">
        <w:r w:rsidRPr="009F34BE">
          <w:rPr>
            <w:rStyle w:val="Lienhypertexte"/>
            <w:rFonts w:ascii="Arial Narrow" w:eastAsia="Calibri" w:hAnsi="Arial Narrow" w:cs="Times-Roman"/>
            <w:noProof/>
          </w:rPr>
          <w:t>12.2.3.</w:t>
        </w:r>
        <w:r>
          <w:rPr>
            <w:rFonts w:asciiTheme="minorHAnsi" w:eastAsiaTheme="minorEastAsia" w:hAnsiTheme="minorHAnsi"/>
            <w:noProof/>
            <w:kern w:val="2"/>
            <w:sz w:val="24"/>
            <w:szCs w:val="24"/>
            <w:lang w:eastAsia="fr-FR"/>
            <w14:ligatures w14:val="standardContextual"/>
          </w:rPr>
          <w:tab/>
        </w:r>
        <w:r w:rsidRPr="009F34BE">
          <w:rPr>
            <w:rStyle w:val="Lienhypertexte"/>
            <w:rFonts w:ascii="Arial Narrow" w:eastAsia="Calibri" w:hAnsi="Arial Narrow" w:cs="Times-Roman"/>
            <w:noProof/>
          </w:rPr>
          <w:t>Données personnelles dans le cadre de la gestion de la relation contractuelle</w:t>
        </w:r>
        <w:r>
          <w:rPr>
            <w:noProof/>
            <w:webHidden/>
          </w:rPr>
          <w:tab/>
        </w:r>
        <w:r>
          <w:rPr>
            <w:noProof/>
            <w:webHidden/>
          </w:rPr>
          <w:fldChar w:fldCharType="begin"/>
        </w:r>
        <w:r>
          <w:rPr>
            <w:noProof/>
            <w:webHidden/>
          </w:rPr>
          <w:instrText xml:space="preserve"> PAGEREF _Toc223523012 \h </w:instrText>
        </w:r>
        <w:r>
          <w:rPr>
            <w:noProof/>
            <w:webHidden/>
          </w:rPr>
        </w:r>
        <w:r>
          <w:rPr>
            <w:noProof/>
            <w:webHidden/>
          </w:rPr>
          <w:fldChar w:fldCharType="separate"/>
        </w:r>
        <w:r>
          <w:rPr>
            <w:noProof/>
            <w:webHidden/>
          </w:rPr>
          <w:t>10</w:t>
        </w:r>
        <w:r>
          <w:rPr>
            <w:noProof/>
            <w:webHidden/>
          </w:rPr>
          <w:fldChar w:fldCharType="end"/>
        </w:r>
      </w:hyperlink>
    </w:p>
    <w:p w14:paraId="42AC5B9C" w14:textId="037D8443" w:rsidR="000153EC" w:rsidRDefault="000153EC">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23523013" w:history="1">
        <w:r w:rsidRPr="009F34BE">
          <w:rPr>
            <w:rStyle w:val="Lienhypertexte"/>
            <w:b/>
            <w:noProof/>
          </w:rPr>
          <w:t>13.</w:t>
        </w:r>
        <w:r>
          <w:rPr>
            <w:rFonts w:asciiTheme="minorHAnsi" w:eastAsiaTheme="minorEastAsia" w:hAnsiTheme="minorHAnsi"/>
            <w:noProof/>
            <w:kern w:val="2"/>
            <w:sz w:val="24"/>
            <w:szCs w:val="24"/>
            <w:lang w:eastAsia="fr-FR"/>
            <w14:ligatures w14:val="standardContextual"/>
          </w:rPr>
          <w:tab/>
        </w:r>
        <w:r w:rsidRPr="009F34BE">
          <w:rPr>
            <w:rStyle w:val="Lienhypertexte"/>
            <w:noProof/>
          </w:rPr>
          <w:t>PROPRIETE INTELLECTUELLE</w:t>
        </w:r>
        <w:r>
          <w:rPr>
            <w:noProof/>
            <w:webHidden/>
          </w:rPr>
          <w:tab/>
        </w:r>
        <w:r>
          <w:rPr>
            <w:noProof/>
            <w:webHidden/>
          </w:rPr>
          <w:fldChar w:fldCharType="begin"/>
        </w:r>
        <w:r>
          <w:rPr>
            <w:noProof/>
            <w:webHidden/>
          </w:rPr>
          <w:instrText xml:space="preserve"> PAGEREF _Toc223523013 \h </w:instrText>
        </w:r>
        <w:r>
          <w:rPr>
            <w:noProof/>
            <w:webHidden/>
          </w:rPr>
        </w:r>
        <w:r>
          <w:rPr>
            <w:noProof/>
            <w:webHidden/>
          </w:rPr>
          <w:fldChar w:fldCharType="separate"/>
        </w:r>
        <w:r>
          <w:rPr>
            <w:noProof/>
            <w:webHidden/>
          </w:rPr>
          <w:t>11</w:t>
        </w:r>
        <w:r>
          <w:rPr>
            <w:noProof/>
            <w:webHidden/>
          </w:rPr>
          <w:fldChar w:fldCharType="end"/>
        </w:r>
      </w:hyperlink>
    </w:p>
    <w:p w14:paraId="6943507A" w14:textId="63AA11B6" w:rsidR="000153EC" w:rsidRDefault="000153EC">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23523014" w:history="1">
        <w:r w:rsidRPr="009F34BE">
          <w:rPr>
            <w:rStyle w:val="Lienhypertexte"/>
            <w:b/>
            <w:i/>
            <w:iCs/>
            <w:noProof/>
          </w:rPr>
          <w:t>14.</w:t>
        </w:r>
        <w:r>
          <w:rPr>
            <w:rFonts w:asciiTheme="minorHAnsi" w:eastAsiaTheme="minorEastAsia" w:hAnsiTheme="minorHAnsi"/>
            <w:noProof/>
            <w:kern w:val="2"/>
            <w:sz w:val="24"/>
            <w:szCs w:val="24"/>
            <w:lang w:eastAsia="fr-FR"/>
            <w14:ligatures w14:val="standardContextual"/>
          </w:rPr>
          <w:tab/>
        </w:r>
        <w:r w:rsidRPr="009F34BE">
          <w:rPr>
            <w:rStyle w:val="Lienhypertexte"/>
            <w:noProof/>
          </w:rPr>
          <w:t>PROPRIÉTÉ INTELLECTUELLE</w:t>
        </w:r>
        <w:r>
          <w:rPr>
            <w:noProof/>
            <w:webHidden/>
          </w:rPr>
          <w:tab/>
        </w:r>
        <w:r>
          <w:rPr>
            <w:noProof/>
            <w:webHidden/>
          </w:rPr>
          <w:fldChar w:fldCharType="begin"/>
        </w:r>
        <w:r>
          <w:rPr>
            <w:noProof/>
            <w:webHidden/>
          </w:rPr>
          <w:instrText xml:space="preserve"> PAGEREF _Toc223523014 \h </w:instrText>
        </w:r>
        <w:r>
          <w:rPr>
            <w:noProof/>
            <w:webHidden/>
          </w:rPr>
        </w:r>
        <w:r>
          <w:rPr>
            <w:noProof/>
            <w:webHidden/>
          </w:rPr>
          <w:fldChar w:fldCharType="separate"/>
        </w:r>
        <w:r>
          <w:rPr>
            <w:noProof/>
            <w:webHidden/>
          </w:rPr>
          <w:t>11</w:t>
        </w:r>
        <w:r>
          <w:rPr>
            <w:noProof/>
            <w:webHidden/>
          </w:rPr>
          <w:fldChar w:fldCharType="end"/>
        </w:r>
      </w:hyperlink>
    </w:p>
    <w:p w14:paraId="56734C3C" w14:textId="29994421" w:rsidR="000153EC" w:rsidRDefault="000153EC">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23523015" w:history="1">
        <w:r w:rsidRPr="009F34BE">
          <w:rPr>
            <w:rStyle w:val="Lienhypertexte"/>
            <w:b/>
            <w:iCs/>
            <w:noProof/>
          </w:rPr>
          <w:t>15.</w:t>
        </w:r>
        <w:r>
          <w:rPr>
            <w:rFonts w:asciiTheme="minorHAnsi" w:eastAsiaTheme="minorEastAsia" w:hAnsiTheme="minorHAnsi"/>
            <w:noProof/>
            <w:kern w:val="2"/>
            <w:sz w:val="24"/>
            <w:szCs w:val="24"/>
            <w:lang w:eastAsia="fr-FR"/>
            <w14:ligatures w14:val="standardContextual"/>
          </w:rPr>
          <w:tab/>
        </w:r>
        <w:r w:rsidRPr="009F34BE">
          <w:rPr>
            <w:rStyle w:val="Lienhypertexte"/>
            <w:noProof/>
          </w:rPr>
          <w:t>GARANTIE (si marché de fournitures)</w:t>
        </w:r>
        <w:r>
          <w:rPr>
            <w:noProof/>
            <w:webHidden/>
          </w:rPr>
          <w:tab/>
        </w:r>
        <w:r>
          <w:rPr>
            <w:noProof/>
            <w:webHidden/>
          </w:rPr>
          <w:fldChar w:fldCharType="begin"/>
        </w:r>
        <w:r>
          <w:rPr>
            <w:noProof/>
            <w:webHidden/>
          </w:rPr>
          <w:instrText xml:space="preserve"> PAGEREF _Toc223523015 \h </w:instrText>
        </w:r>
        <w:r>
          <w:rPr>
            <w:noProof/>
            <w:webHidden/>
          </w:rPr>
        </w:r>
        <w:r>
          <w:rPr>
            <w:noProof/>
            <w:webHidden/>
          </w:rPr>
          <w:fldChar w:fldCharType="separate"/>
        </w:r>
        <w:r>
          <w:rPr>
            <w:noProof/>
            <w:webHidden/>
          </w:rPr>
          <w:t>11</w:t>
        </w:r>
        <w:r>
          <w:rPr>
            <w:noProof/>
            <w:webHidden/>
          </w:rPr>
          <w:fldChar w:fldCharType="end"/>
        </w:r>
      </w:hyperlink>
    </w:p>
    <w:p w14:paraId="20407390" w14:textId="49DE36A9" w:rsidR="000153EC" w:rsidRDefault="000153EC">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23523016" w:history="1">
        <w:r w:rsidRPr="009F34BE">
          <w:rPr>
            <w:rStyle w:val="Lienhypertexte"/>
            <w:b/>
            <w:i/>
            <w:iCs/>
            <w:noProof/>
          </w:rPr>
          <w:t>16.</w:t>
        </w:r>
        <w:r>
          <w:rPr>
            <w:rFonts w:asciiTheme="minorHAnsi" w:eastAsiaTheme="minorEastAsia" w:hAnsiTheme="minorHAnsi"/>
            <w:noProof/>
            <w:kern w:val="2"/>
            <w:sz w:val="24"/>
            <w:szCs w:val="24"/>
            <w:lang w:eastAsia="fr-FR"/>
            <w14:ligatures w14:val="standardContextual"/>
          </w:rPr>
          <w:tab/>
        </w:r>
        <w:r w:rsidRPr="009F34BE">
          <w:rPr>
            <w:rStyle w:val="Lienhypertexte"/>
            <w:noProof/>
          </w:rPr>
          <w:t>LITIGES</w:t>
        </w:r>
        <w:r>
          <w:rPr>
            <w:noProof/>
            <w:webHidden/>
          </w:rPr>
          <w:tab/>
        </w:r>
        <w:r>
          <w:rPr>
            <w:noProof/>
            <w:webHidden/>
          </w:rPr>
          <w:fldChar w:fldCharType="begin"/>
        </w:r>
        <w:r>
          <w:rPr>
            <w:noProof/>
            <w:webHidden/>
          </w:rPr>
          <w:instrText xml:space="preserve"> PAGEREF _Toc223523016 \h </w:instrText>
        </w:r>
        <w:r>
          <w:rPr>
            <w:noProof/>
            <w:webHidden/>
          </w:rPr>
        </w:r>
        <w:r>
          <w:rPr>
            <w:noProof/>
            <w:webHidden/>
          </w:rPr>
          <w:fldChar w:fldCharType="separate"/>
        </w:r>
        <w:r>
          <w:rPr>
            <w:noProof/>
            <w:webHidden/>
          </w:rPr>
          <w:t>11</w:t>
        </w:r>
        <w:r>
          <w:rPr>
            <w:noProof/>
            <w:webHidden/>
          </w:rPr>
          <w:fldChar w:fldCharType="end"/>
        </w:r>
      </w:hyperlink>
    </w:p>
    <w:p w14:paraId="6D048D82" w14:textId="77777777" w:rsidR="00B3398C" w:rsidRPr="003C2E90" w:rsidRDefault="00B3398C" w:rsidP="00BE0EAA">
      <w:pPr>
        <w:widowControl w:val="0"/>
        <w:autoSpaceDE w:val="0"/>
        <w:autoSpaceDN w:val="0"/>
        <w:adjustRightInd w:val="0"/>
        <w:spacing w:before="14"/>
        <w:rPr>
          <w:rFonts w:ascii="Arial" w:hAnsi="Arial" w:cs="Arial"/>
          <w:b/>
          <w:bCs/>
        </w:rPr>
      </w:pPr>
      <w:r w:rsidRPr="00E37210">
        <w:rPr>
          <w:rFonts w:ascii="Arial" w:hAnsi="Arial" w:cs="Arial"/>
          <w:b/>
          <w:bCs/>
        </w:rPr>
        <w:fldChar w:fldCharType="end"/>
      </w:r>
    </w:p>
    <w:p w14:paraId="62B5B088" w14:textId="77777777" w:rsidR="00B3398C" w:rsidRPr="003C2E90" w:rsidRDefault="00B3398C">
      <w:pPr>
        <w:widowControl w:val="0"/>
        <w:autoSpaceDE w:val="0"/>
        <w:autoSpaceDN w:val="0"/>
        <w:adjustRightInd w:val="0"/>
        <w:spacing w:before="14" w:line="240" w:lineRule="exact"/>
        <w:rPr>
          <w:rFonts w:ascii="Arial" w:hAnsi="Arial" w:cs="Arial"/>
          <w:b/>
          <w:bCs/>
        </w:rPr>
      </w:pPr>
    </w:p>
    <w:p w14:paraId="6F42386E" w14:textId="77777777" w:rsidR="00B3398C" w:rsidRPr="009A7C35" w:rsidRDefault="00B3398C">
      <w:pPr>
        <w:widowControl w:val="0"/>
        <w:autoSpaceDE w:val="0"/>
        <w:autoSpaceDN w:val="0"/>
        <w:adjustRightInd w:val="0"/>
        <w:rPr>
          <w:rFonts w:ascii="Arial" w:hAnsi="Arial" w:cs="Arial"/>
          <w:sz w:val="20"/>
          <w:szCs w:val="20"/>
        </w:rPr>
        <w:sectPr w:rsidR="00B3398C" w:rsidRPr="009A7C35" w:rsidSect="000A7363">
          <w:footerReference w:type="even" r:id="rId8"/>
          <w:footerReference w:type="default" r:id="rId9"/>
          <w:pgSz w:w="11900" w:h="16840"/>
          <w:pgMar w:top="1418" w:right="1418" w:bottom="1418" w:left="1418" w:header="720" w:footer="720" w:gutter="0"/>
          <w:cols w:space="720"/>
          <w:noEndnote/>
          <w:titlePg/>
        </w:sectPr>
      </w:pPr>
    </w:p>
    <w:p w14:paraId="5A7BCACC" w14:textId="77777777" w:rsidR="00B3398C" w:rsidRPr="009A7C35" w:rsidRDefault="00B3398C" w:rsidP="008630D8">
      <w:pPr>
        <w:pStyle w:val="Titre1"/>
        <w:rPr>
          <w:i/>
          <w:iCs/>
        </w:rPr>
      </w:pPr>
      <w:bookmarkStart w:id="0" w:name="_Toc223522988"/>
      <w:r w:rsidRPr="009A7C35">
        <w:lastRenderedPageBreak/>
        <w:t>OBJET</w:t>
      </w:r>
      <w:bookmarkEnd w:id="0"/>
    </w:p>
    <w:p w14:paraId="66CA9E0D" w14:textId="77777777" w:rsidR="00ED5AA0" w:rsidRDefault="00B3398C" w:rsidP="00ED5AA0">
      <w:pPr>
        <w:pStyle w:val="Corpsdetexte"/>
      </w:pPr>
      <w:r w:rsidRPr="009A7C35">
        <w:rPr>
          <w:spacing w:val="-2"/>
        </w:rPr>
        <w:t>Le</w:t>
      </w:r>
      <w:r w:rsidRPr="009A7C35">
        <w:t xml:space="preserve"> présent </w:t>
      </w:r>
      <w:r w:rsidRPr="009A7C35">
        <w:rPr>
          <w:spacing w:val="-2"/>
        </w:rPr>
        <w:t>marché</w:t>
      </w:r>
      <w:r w:rsidRPr="009A7C35">
        <w:t xml:space="preserve"> </w:t>
      </w:r>
      <w:r w:rsidRPr="009A7C35">
        <w:rPr>
          <w:spacing w:val="-2"/>
        </w:rPr>
        <w:t>a</w:t>
      </w:r>
      <w:r w:rsidRPr="009A7C35">
        <w:t xml:space="preserve"> </w:t>
      </w:r>
      <w:r w:rsidRPr="009A7C35">
        <w:rPr>
          <w:spacing w:val="-2"/>
        </w:rPr>
        <w:t>pour</w:t>
      </w:r>
      <w:r w:rsidRPr="009A7C35">
        <w:t xml:space="preserve"> </w:t>
      </w:r>
      <w:r w:rsidRPr="009A7C35">
        <w:rPr>
          <w:spacing w:val="-2"/>
        </w:rPr>
        <w:t>objet</w:t>
      </w:r>
      <w:r w:rsidR="00177F31" w:rsidRPr="009A7C35">
        <w:rPr>
          <w:spacing w:val="-2"/>
        </w:rPr>
        <w:t xml:space="preserve"> </w:t>
      </w:r>
      <w:r w:rsidR="00635B1F">
        <w:rPr>
          <w:spacing w:val="-2"/>
        </w:rPr>
        <w:t>l’</w:t>
      </w:r>
      <w:r w:rsidR="007D5B09">
        <w:rPr>
          <w:spacing w:val="-2"/>
        </w:rPr>
        <w:t xml:space="preserve">entretien des espaces verts sur le site INRAE de </w:t>
      </w:r>
      <w:r w:rsidR="00A013BD">
        <w:rPr>
          <w:spacing w:val="-2"/>
        </w:rPr>
        <w:t xml:space="preserve">St </w:t>
      </w:r>
      <w:proofErr w:type="spellStart"/>
      <w:r w:rsidR="00A013BD">
        <w:rPr>
          <w:spacing w:val="-2"/>
        </w:rPr>
        <w:t>Pée</w:t>
      </w:r>
      <w:proofErr w:type="spellEnd"/>
      <w:r w:rsidR="00A013BD">
        <w:rPr>
          <w:spacing w:val="-2"/>
        </w:rPr>
        <w:t xml:space="preserve"> sur Nivelle</w:t>
      </w:r>
      <w:r w:rsidR="00635B1F">
        <w:rPr>
          <w:spacing w:val="-2"/>
        </w:rPr>
        <w:t>.</w:t>
      </w:r>
      <w:r w:rsidR="00ED5AA0">
        <w:rPr>
          <w:spacing w:val="-2"/>
        </w:rPr>
        <w:t xml:space="preserve">  </w:t>
      </w:r>
      <w:r w:rsidR="00ED5AA0" w:rsidRPr="00E4366C">
        <w:t xml:space="preserve">La planification des interventions sera définie entre le titulaire et </w:t>
      </w:r>
      <w:r w:rsidR="00ED5AA0">
        <w:t>INRAE</w:t>
      </w:r>
      <w:r w:rsidR="00ED5AA0" w:rsidRPr="00E4366C">
        <w:t>.</w:t>
      </w:r>
    </w:p>
    <w:p w14:paraId="11AB2F43" w14:textId="77777777" w:rsidR="00CB348C" w:rsidRPr="009A7C35" w:rsidRDefault="00CB348C" w:rsidP="00BE0EAA">
      <w:pPr>
        <w:widowControl w:val="0"/>
        <w:autoSpaceDE w:val="0"/>
        <w:autoSpaceDN w:val="0"/>
        <w:adjustRightInd w:val="0"/>
        <w:spacing w:line="240" w:lineRule="exact"/>
        <w:rPr>
          <w:rFonts w:ascii="Arial" w:hAnsi="Arial" w:cs="Arial"/>
          <w:color w:val="0000FF"/>
          <w:sz w:val="20"/>
          <w:szCs w:val="20"/>
        </w:rPr>
      </w:pPr>
    </w:p>
    <w:p w14:paraId="6F40DADA" w14:textId="77777777" w:rsidR="00B3398C" w:rsidRPr="009A7C35" w:rsidRDefault="00B3398C" w:rsidP="008630D8">
      <w:pPr>
        <w:pStyle w:val="Titre1"/>
        <w:rPr>
          <w:i/>
          <w:iCs/>
        </w:rPr>
      </w:pPr>
      <w:bookmarkStart w:id="1" w:name="_Toc223522989"/>
      <w:r w:rsidRPr="009A7C35">
        <w:t>PIÈCES CONTRACTUELLES DU MARCHÉ</w:t>
      </w:r>
      <w:bookmarkEnd w:id="1"/>
    </w:p>
    <w:p w14:paraId="2618E245" w14:textId="77777777" w:rsidR="004C2431" w:rsidRDefault="00B3398C" w:rsidP="008630D8">
      <w:r w:rsidRPr="009A7C35">
        <w:t xml:space="preserve">La procédure est passée selon des modalités librement </w:t>
      </w:r>
      <w:r w:rsidR="001D73E9">
        <w:t>fixées</w:t>
      </w:r>
      <w:r w:rsidRPr="009A7C35">
        <w:t xml:space="preserve"> par le pouvoir</w:t>
      </w:r>
      <w:r w:rsidR="001D73E9">
        <w:t xml:space="preserve"> adjudicateur en application </w:t>
      </w:r>
      <w:r w:rsidR="008013EA" w:rsidRPr="008013EA">
        <w:t>de l’article</w:t>
      </w:r>
      <w:r w:rsidR="002B5C0D">
        <w:t xml:space="preserve"> L2123-1</w:t>
      </w:r>
      <w:r w:rsidR="008013EA" w:rsidRPr="008013EA">
        <w:t xml:space="preserve"> </w:t>
      </w:r>
      <w:r w:rsidR="002B5C0D">
        <w:t>du Code de la Commande Publique</w:t>
      </w:r>
      <w:r w:rsidR="00616187">
        <w:t xml:space="preserve"> </w:t>
      </w:r>
      <w:r w:rsidR="008013EA" w:rsidRPr="008013EA">
        <w:t>et de</w:t>
      </w:r>
      <w:r w:rsidR="002B5C0D">
        <w:t>s</w:t>
      </w:r>
      <w:r w:rsidR="008013EA" w:rsidRPr="008013EA">
        <w:t xml:space="preserve"> </w:t>
      </w:r>
      <w:r w:rsidR="002B5C0D" w:rsidRPr="008013EA">
        <w:t>article</w:t>
      </w:r>
      <w:r w:rsidR="002B5C0D">
        <w:t>s</w:t>
      </w:r>
      <w:r w:rsidR="002B5C0D" w:rsidRPr="008013EA">
        <w:t xml:space="preserve"> </w:t>
      </w:r>
      <w:r w:rsidR="002B5C0D">
        <w:t>R2123-1</w:t>
      </w:r>
      <w:r w:rsidR="008013EA" w:rsidRPr="008013EA">
        <w:t xml:space="preserve"> </w:t>
      </w:r>
      <w:r w:rsidR="00D3645B">
        <w:t>à</w:t>
      </w:r>
      <w:r w:rsidR="002B5C0D">
        <w:t xml:space="preserve"> R2123-</w:t>
      </w:r>
      <w:r w:rsidR="00D3645B">
        <w:t>8</w:t>
      </w:r>
      <w:r w:rsidR="002B5C0D">
        <w:t xml:space="preserve"> </w:t>
      </w:r>
      <w:r w:rsidR="000B7E1A">
        <w:t>du</w:t>
      </w:r>
      <w:r w:rsidR="002B5C0D">
        <w:t xml:space="preserve"> Code de la Commande Publique.</w:t>
      </w:r>
    </w:p>
    <w:p w14:paraId="23AD3B53" w14:textId="77777777" w:rsidR="00B3398C" w:rsidRPr="007D5B09" w:rsidRDefault="00B3398C" w:rsidP="008630D8">
      <w:r w:rsidRPr="007D5B09">
        <w:t>Les pièces constitutives du Marché sont, par ordre décroissant de priorité</w:t>
      </w:r>
      <w:r w:rsidR="00CB348C" w:rsidRPr="007D5B09">
        <w:t xml:space="preserve"> </w:t>
      </w:r>
      <w:r w:rsidRPr="007D5B09">
        <w:t>:</w:t>
      </w:r>
    </w:p>
    <w:p w14:paraId="1B139BC6" w14:textId="77777777" w:rsidR="00B3398C" w:rsidRPr="005107AC" w:rsidRDefault="00B3398C" w:rsidP="00AF0875">
      <w:pPr>
        <w:pStyle w:val="Paragraphedeliste"/>
        <w:numPr>
          <w:ilvl w:val="0"/>
          <w:numId w:val="1"/>
        </w:numPr>
      </w:pPr>
      <w:proofErr w:type="gramStart"/>
      <w:r w:rsidRPr="005107AC">
        <w:t>le</w:t>
      </w:r>
      <w:proofErr w:type="gramEnd"/>
      <w:r w:rsidRPr="005107AC">
        <w:t xml:space="preserve"> présent Acte d’Engagement valant Cahier des Clauses Particulières</w:t>
      </w:r>
      <w:r w:rsidR="001D73E9" w:rsidRPr="005107AC">
        <w:t xml:space="preserve"> du marché</w:t>
      </w:r>
      <w:r w:rsidRPr="005107AC">
        <w:t xml:space="preserve"> ;</w:t>
      </w:r>
    </w:p>
    <w:p w14:paraId="5A4BC7F4" w14:textId="77777777" w:rsidR="00480622" w:rsidRPr="005107AC" w:rsidRDefault="000E0421" w:rsidP="00AF0875">
      <w:pPr>
        <w:pStyle w:val="Paragraphedeliste"/>
        <w:numPr>
          <w:ilvl w:val="0"/>
          <w:numId w:val="1"/>
        </w:numPr>
      </w:pPr>
      <w:proofErr w:type="gramStart"/>
      <w:r w:rsidRPr="005107AC">
        <w:t>le</w:t>
      </w:r>
      <w:proofErr w:type="gramEnd"/>
      <w:r w:rsidRPr="005107AC">
        <w:t xml:space="preserve"> Cahier des Clauses Administratives Générales applicable aux marchés publics de</w:t>
      </w:r>
      <w:r w:rsidR="00635B1F" w:rsidRPr="005107AC">
        <w:t xml:space="preserve"> </w:t>
      </w:r>
      <w:r w:rsidR="00480622" w:rsidRPr="005107AC">
        <w:t>Fournitures courantes et  de Services</w:t>
      </w:r>
      <w:r w:rsidRPr="005107AC">
        <w:t xml:space="preserve"> approuvé par l</w:t>
      </w:r>
      <w:r w:rsidR="00F84DE2" w:rsidRPr="005107AC">
        <w:t xml:space="preserve">’arrêté du </w:t>
      </w:r>
      <w:r w:rsidR="00480622" w:rsidRPr="005107AC">
        <w:t>30 mars 2021</w:t>
      </w:r>
      <w:r w:rsidRPr="005107AC">
        <w:t xml:space="preserve">, ci-après désigné le </w:t>
      </w:r>
      <w:r w:rsidR="00DA08FD" w:rsidRPr="005107AC">
        <w:rPr>
          <w:b/>
          <w:bCs/>
        </w:rPr>
        <w:t>CCAG-</w:t>
      </w:r>
      <w:r w:rsidR="00480622" w:rsidRPr="005107AC">
        <w:rPr>
          <w:b/>
          <w:bCs/>
        </w:rPr>
        <w:t>FCS</w:t>
      </w:r>
      <w:r w:rsidR="005618B6" w:rsidRPr="005107AC">
        <w:rPr>
          <w:b/>
          <w:bCs/>
        </w:rPr>
        <w:t> ;</w:t>
      </w:r>
    </w:p>
    <w:p w14:paraId="2842D15B" w14:textId="1691A7C6" w:rsidR="005618B6" w:rsidRPr="005107AC" w:rsidRDefault="005618B6" w:rsidP="00AF0875">
      <w:pPr>
        <w:pStyle w:val="Paragraphedeliste"/>
        <w:numPr>
          <w:ilvl w:val="0"/>
          <w:numId w:val="1"/>
        </w:numPr>
      </w:pPr>
      <w:proofErr w:type="gramStart"/>
      <w:r w:rsidRPr="005107AC">
        <w:t>le</w:t>
      </w:r>
      <w:proofErr w:type="gramEnd"/>
      <w:r w:rsidRPr="005107AC">
        <w:t xml:space="preserve"> CCTP</w:t>
      </w:r>
      <w:r w:rsidR="005107AC">
        <w:t> ;</w:t>
      </w:r>
    </w:p>
    <w:p w14:paraId="26665140" w14:textId="7CECC5B1" w:rsidR="00CB348C" w:rsidRPr="005107AC" w:rsidRDefault="00B3398C" w:rsidP="00AF0875">
      <w:pPr>
        <w:pStyle w:val="Paragraphedeliste"/>
        <w:numPr>
          <w:ilvl w:val="0"/>
          <w:numId w:val="1"/>
        </w:numPr>
      </w:pPr>
      <w:proofErr w:type="gramStart"/>
      <w:r w:rsidRPr="005107AC">
        <w:t>l’offre</w:t>
      </w:r>
      <w:proofErr w:type="gramEnd"/>
      <w:r w:rsidRPr="005107AC">
        <w:t xml:space="preserve"> du titulaire</w:t>
      </w:r>
      <w:r w:rsidR="005618B6" w:rsidRPr="005107AC">
        <w:t xml:space="preserve"> </w:t>
      </w:r>
      <w:r w:rsidR="006F481D" w:rsidRPr="005107AC">
        <w:t>(annexe 02</w:t>
      </w:r>
      <w:r w:rsidR="005618B6" w:rsidRPr="005107AC">
        <w:t xml:space="preserve"> au CCTP)</w:t>
      </w:r>
      <w:r w:rsidR="005107AC">
        <w:t>.</w:t>
      </w:r>
    </w:p>
    <w:p w14:paraId="3E47B8C6" w14:textId="77777777" w:rsidR="008013EA" w:rsidRPr="008630D8" w:rsidRDefault="008013EA" w:rsidP="00480622">
      <w:pPr>
        <w:pStyle w:val="Paragraphedeliste"/>
        <w:ind w:left="720"/>
        <w:rPr>
          <w:color w:val="C00000"/>
        </w:rPr>
      </w:pPr>
    </w:p>
    <w:p w14:paraId="60886A6E" w14:textId="77777777" w:rsidR="00CB348C" w:rsidRPr="009A7C35" w:rsidRDefault="00CB348C" w:rsidP="00CB348C">
      <w:pPr>
        <w:widowControl w:val="0"/>
        <w:autoSpaceDE w:val="0"/>
        <w:autoSpaceDN w:val="0"/>
        <w:adjustRightInd w:val="0"/>
        <w:spacing w:line="240" w:lineRule="exact"/>
        <w:ind w:left="567"/>
        <w:rPr>
          <w:rFonts w:ascii="Arial" w:hAnsi="Arial" w:cs="Arial"/>
          <w:sz w:val="20"/>
          <w:szCs w:val="20"/>
        </w:rPr>
      </w:pPr>
    </w:p>
    <w:p w14:paraId="6C67EA61" w14:textId="77777777" w:rsidR="00B3398C" w:rsidRPr="00480622" w:rsidRDefault="00B3398C" w:rsidP="00480622">
      <w:pPr>
        <w:pStyle w:val="Titre1"/>
        <w:widowControl w:val="0"/>
        <w:autoSpaceDE w:val="0"/>
        <w:autoSpaceDN w:val="0"/>
        <w:adjustRightInd w:val="0"/>
        <w:spacing w:line="200" w:lineRule="exact"/>
        <w:rPr>
          <w:rFonts w:ascii="Arial" w:hAnsi="Arial" w:cs="Arial"/>
          <w:sz w:val="20"/>
          <w:szCs w:val="20"/>
        </w:rPr>
      </w:pPr>
      <w:bookmarkStart w:id="2" w:name="_Toc223522990"/>
      <w:r w:rsidRPr="009A7C35">
        <w:t>CONTENU DES PRESTATIONS</w:t>
      </w:r>
      <w:bookmarkEnd w:id="2"/>
      <w:r w:rsidRPr="009A7C35">
        <w:t xml:space="preserve"> </w:t>
      </w:r>
    </w:p>
    <w:p w14:paraId="69978512" w14:textId="77777777" w:rsidR="00480622" w:rsidRDefault="00B3398C" w:rsidP="00480622">
      <w:pPr>
        <w:ind w:right="284"/>
      </w:pPr>
      <w:r w:rsidRPr="009A7C35">
        <w:t xml:space="preserve">Les prestations objet du marché sont les suivantes : </w:t>
      </w:r>
    </w:p>
    <w:p w14:paraId="74D8EADD" w14:textId="77777777" w:rsidR="00480622" w:rsidRDefault="00480622" w:rsidP="00480622">
      <w:pPr>
        <w:ind w:right="284"/>
      </w:pPr>
      <w:r>
        <w:t>P</w:t>
      </w:r>
      <w:r w:rsidRPr="00480622">
        <w:t>restations relatives à l’</w:t>
      </w:r>
      <w:r w:rsidR="007D5B09">
        <w:t xml:space="preserve">entretien des espaces verts sur le site </w:t>
      </w:r>
      <w:r w:rsidRPr="00480622">
        <w:t>INRA</w:t>
      </w:r>
      <w:r>
        <w:t xml:space="preserve">E </w:t>
      </w:r>
      <w:r w:rsidRPr="00480622">
        <w:t xml:space="preserve">de </w:t>
      </w:r>
      <w:r w:rsidR="00A013BD">
        <w:t xml:space="preserve">St </w:t>
      </w:r>
      <w:proofErr w:type="spellStart"/>
      <w:r w:rsidR="00A013BD">
        <w:t>Pée</w:t>
      </w:r>
      <w:proofErr w:type="spellEnd"/>
      <w:r w:rsidR="00A013BD">
        <w:t xml:space="preserve"> su Nivelle</w:t>
      </w:r>
      <w:r w:rsidR="005618B6">
        <w:t>.</w:t>
      </w:r>
    </w:p>
    <w:p w14:paraId="40B70CA2" w14:textId="2A474FAA" w:rsidR="005618B6" w:rsidRPr="00480622" w:rsidRDefault="005618B6" w:rsidP="00480622">
      <w:pPr>
        <w:ind w:right="284"/>
      </w:pPr>
      <w:r>
        <w:t>La description de la prestation et préciser dans le CCTP joint à ce document</w:t>
      </w:r>
      <w:r w:rsidR="00ED5AA0">
        <w:t>.</w:t>
      </w:r>
    </w:p>
    <w:p w14:paraId="496C6F81" w14:textId="77777777" w:rsidR="00B3398C" w:rsidRDefault="00B3398C">
      <w:pPr>
        <w:widowControl w:val="0"/>
        <w:autoSpaceDE w:val="0"/>
        <w:autoSpaceDN w:val="0"/>
        <w:adjustRightInd w:val="0"/>
        <w:spacing w:line="200" w:lineRule="exact"/>
        <w:rPr>
          <w:b/>
          <w:bCs/>
          <w:color w:val="C00000"/>
        </w:rPr>
      </w:pPr>
    </w:p>
    <w:p w14:paraId="5FFE7ABB" w14:textId="77777777" w:rsidR="00480622" w:rsidRPr="009A7C35" w:rsidRDefault="00480622">
      <w:pPr>
        <w:widowControl w:val="0"/>
        <w:autoSpaceDE w:val="0"/>
        <w:autoSpaceDN w:val="0"/>
        <w:adjustRightInd w:val="0"/>
        <w:spacing w:line="200" w:lineRule="exact"/>
        <w:rPr>
          <w:rFonts w:ascii="Arial" w:hAnsi="Arial" w:cs="Arial"/>
          <w:sz w:val="20"/>
          <w:szCs w:val="20"/>
        </w:rPr>
      </w:pPr>
    </w:p>
    <w:p w14:paraId="40B75417" w14:textId="77777777" w:rsidR="00B3398C" w:rsidRPr="009A7C35" w:rsidRDefault="00B3398C" w:rsidP="008630D8">
      <w:pPr>
        <w:pStyle w:val="Titre1"/>
        <w:rPr>
          <w:i/>
          <w:iCs/>
        </w:rPr>
      </w:pPr>
      <w:bookmarkStart w:id="3" w:name="_Toc223522991"/>
      <w:r w:rsidRPr="009A7C35">
        <w:t>DURÉE DU MARCHÉ (OU DÉLAI(S) D’EXÉCUTION DU MARCHÉ)</w:t>
      </w:r>
      <w:bookmarkEnd w:id="3"/>
      <w:r w:rsidRPr="009A7C35">
        <w:t xml:space="preserve"> </w:t>
      </w:r>
    </w:p>
    <w:p w14:paraId="5421CF5F" w14:textId="593C1BE2" w:rsidR="001D73E9" w:rsidRDefault="00CB348C" w:rsidP="008630D8">
      <w:bookmarkStart w:id="4" w:name="_Hlk222732548"/>
      <w:r w:rsidRPr="009A7C35">
        <w:t xml:space="preserve">La durée d’exécution du marché </w:t>
      </w:r>
      <w:r w:rsidRPr="005107AC">
        <w:t>est d</w:t>
      </w:r>
      <w:r w:rsidR="005C5C21" w:rsidRPr="005107AC">
        <w:t>’un (</w:t>
      </w:r>
      <w:r w:rsidR="00480622" w:rsidRPr="005107AC">
        <w:t>1</w:t>
      </w:r>
      <w:r w:rsidR="00761007" w:rsidRPr="005107AC">
        <w:t>)</w:t>
      </w:r>
      <w:r w:rsidR="00480622" w:rsidRPr="005107AC">
        <w:t xml:space="preserve"> an </w:t>
      </w:r>
      <w:r w:rsidR="00480622" w:rsidRPr="000153EC">
        <w:rPr>
          <w:b/>
        </w:rPr>
        <w:t>à</w:t>
      </w:r>
      <w:r w:rsidR="00A013BD" w:rsidRPr="000153EC">
        <w:rPr>
          <w:b/>
        </w:rPr>
        <w:t xml:space="preserve"> compter </w:t>
      </w:r>
      <w:r w:rsidR="00321012" w:rsidRPr="000153EC">
        <w:rPr>
          <w:b/>
        </w:rPr>
        <w:t xml:space="preserve">du </w:t>
      </w:r>
      <w:r w:rsidR="00F64BC9" w:rsidRPr="000153EC">
        <w:rPr>
          <w:b/>
        </w:rPr>
        <w:t>7</w:t>
      </w:r>
      <w:r w:rsidR="005107AC" w:rsidRPr="000153EC">
        <w:rPr>
          <w:b/>
          <w:vertAlign w:val="superscript"/>
        </w:rPr>
        <w:t xml:space="preserve"> </w:t>
      </w:r>
      <w:r w:rsidR="005107AC" w:rsidRPr="000153EC">
        <w:rPr>
          <w:b/>
        </w:rPr>
        <w:t>avril</w:t>
      </w:r>
      <w:r w:rsidR="00321012" w:rsidRPr="000153EC">
        <w:rPr>
          <w:b/>
        </w:rPr>
        <w:t xml:space="preserve"> 202</w:t>
      </w:r>
      <w:r w:rsidR="00B460CB" w:rsidRPr="000153EC">
        <w:rPr>
          <w:b/>
        </w:rPr>
        <w:t>6</w:t>
      </w:r>
      <w:r w:rsidR="00480622" w:rsidRPr="000153EC">
        <w:t xml:space="preserve">. Le marché sera </w:t>
      </w:r>
      <w:r w:rsidR="00F34243" w:rsidRPr="000153EC">
        <w:t>renouvelé</w:t>
      </w:r>
      <w:r w:rsidR="00480622" w:rsidRPr="000153EC">
        <w:t xml:space="preserve"> </w:t>
      </w:r>
      <w:r w:rsidR="00ED5AA0" w:rsidRPr="000153EC">
        <w:t>trois</w:t>
      </w:r>
      <w:r w:rsidR="004D7D5D" w:rsidRPr="000153EC">
        <w:t xml:space="preserve"> (</w:t>
      </w:r>
      <w:r w:rsidR="00ED5AA0" w:rsidRPr="000153EC">
        <w:t>3</w:t>
      </w:r>
      <w:r w:rsidR="004D7D5D" w:rsidRPr="000153EC">
        <w:t>)</w:t>
      </w:r>
      <w:r w:rsidR="00480622" w:rsidRPr="000153EC">
        <w:t xml:space="preserve"> fois par tacite reconduction pour la même durée. </w:t>
      </w:r>
      <w:r w:rsidR="00A013BD" w:rsidRPr="000153EC">
        <w:t>La durée totale n’</w:t>
      </w:r>
      <w:r w:rsidR="00F34243" w:rsidRPr="000153EC">
        <w:t>excèdera</w:t>
      </w:r>
      <w:r w:rsidR="00A013BD" w:rsidRPr="000153EC">
        <w:t xml:space="preserve"> pas </w:t>
      </w:r>
      <w:r w:rsidR="00ED5AA0" w:rsidRPr="000153EC">
        <w:t>quatre</w:t>
      </w:r>
      <w:r w:rsidR="00A013BD" w:rsidRPr="000153EC">
        <w:t xml:space="preserve"> (</w:t>
      </w:r>
      <w:r w:rsidR="00ED5AA0" w:rsidRPr="000153EC">
        <w:t>4</w:t>
      </w:r>
      <w:r w:rsidR="00A013BD" w:rsidRPr="000153EC">
        <w:t>) ans</w:t>
      </w:r>
      <w:r w:rsidR="00480622" w:rsidRPr="000153EC">
        <w:t>.</w:t>
      </w:r>
    </w:p>
    <w:bookmarkEnd w:id="4"/>
    <w:p w14:paraId="301D4143" w14:textId="77777777" w:rsidR="00480622" w:rsidRDefault="00480622" w:rsidP="008630D8">
      <w:pPr>
        <w:rPr>
          <w:u w:val="single"/>
        </w:rPr>
      </w:pPr>
    </w:p>
    <w:p w14:paraId="6D5D6155" w14:textId="77777777" w:rsidR="00321012" w:rsidRDefault="00321012" w:rsidP="008630D8">
      <w:pPr>
        <w:rPr>
          <w:u w:val="single"/>
        </w:rPr>
      </w:pPr>
    </w:p>
    <w:p w14:paraId="326BEA59" w14:textId="77777777" w:rsidR="00B3398C" w:rsidRPr="009A7C35" w:rsidRDefault="00B3398C" w:rsidP="008630D8">
      <w:pPr>
        <w:pStyle w:val="Titre1"/>
        <w:rPr>
          <w:i/>
          <w:iCs/>
          <w:color w:val="FF0000"/>
        </w:rPr>
      </w:pPr>
      <w:bookmarkStart w:id="5" w:name="_Toc223522992"/>
      <w:r w:rsidRPr="009A7C35">
        <w:t>VÉRIFICATION DES PRESTATIONS</w:t>
      </w:r>
      <w:bookmarkEnd w:id="5"/>
    </w:p>
    <w:p w14:paraId="710A2488" w14:textId="77777777" w:rsidR="00CD324A" w:rsidRPr="00CD324A" w:rsidRDefault="00CD324A" w:rsidP="00CD324A">
      <w:r w:rsidRPr="00CD324A">
        <w:t xml:space="preserve">La vérification des prestations se fera conformément aux stipulations des modalités des </w:t>
      </w:r>
      <w:r w:rsidRPr="0082116E">
        <w:t>articles 27 &amp; 28 du CCAG</w:t>
      </w:r>
      <w:r w:rsidRPr="00CD324A">
        <w:t>-FCS.</w:t>
      </w:r>
    </w:p>
    <w:p w14:paraId="2D286B32" w14:textId="77777777" w:rsidR="00CD324A" w:rsidRPr="00CD324A" w:rsidRDefault="00CD324A" w:rsidP="00CD324A">
      <w:pPr>
        <w:widowControl w:val="0"/>
        <w:autoSpaceDE w:val="0"/>
        <w:autoSpaceDN w:val="0"/>
        <w:adjustRightInd w:val="0"/>
        <w:spacing w:line="200" w:lineRule="exact"/>
      </w:pPr>
    </w:p>
    <w:p w14:paraId="02A52553" w14:textId="77777777" w:rsidR="00CD324A" w:rsidRDefault="00CD324A" w:rsidP="00CD324A">
      <w:pPr>
        <w:widowControl w:val="0"/>
        <w:autoSpaceDE w:val="0"/>
        <w:autoSpaceDN w:val="0"/>
        <w:adjustRightInd w:val="0"/>
        <w:spacing w:line="200" w:lineRule="exact"/>
        <w:rPr>
          <w:rFonts w:ascii="Arial" w:hAnsi="Arial" w:cs="Arial"/>
          <w:i/>
          <w:sz w:val="20"/>
          <w:szCs w:val="20"/>
        </w:rPr>
      </w:pPr>
    </w:p>
    <w:p w14:paraId="0678B1B9" w14:textId="77777777" w:rsidR="00ED5AA0" w:rsidRPr="000153EC" w:rsidRDefault="00ED5AA0" w:rsidP="00AF0875">
      <w:pPr>
        <w:pStyle w:val="Titre1"/>
        <w:numPr>
          <w:ilvl w:val="0"/>
          <w:numId w:val="6"/>
        </w:numPr>
        <w:spacing w:before="0"/>
        <w:ind w:left="360"/>
        <w:rPr>
          <w:i/>
          <w:iCs/>
          <w:color w:val="FF0000"/>
        </w:rPr>
      </w:pPr>
      <w:bookmarkStart w:id="6" w:name="_Toc191997655"/>
      <w:bookmarkStart w:id="7" w:name="_Toc223522993"/>
      <w:r w:rsidRPr="000153EC">
        <w:t>PLAN DE PREVENTION</w:t>
      </w:r>
      <w:bookmarkEnd w:id="6"/>
      <w:bookmarkEnd w:id="7"/>
    </w:p>
    <w:p w14:paraId="5F46C79E" w14:textId="77777777" w:rsidR="00ED5AA0" w:rsidRPr="000153EC" w:rsidRDefault="00ED5AA0" w:rsidP="00ED5AA0">
      <w:pPr>
        <w:pStyle w:val="Corpsdetexte"/>
      </w:pPr>
      <w:r w:rsidRPr="000153EC">
        <w:t>Les prestations correspondantes à la présente consultation sont soumises aux exigences légales et réglementaires en vigueur concernant la prévention des risques pour les travaux réalisés dans un établissement par une entreprise extérieure (articles correspondants au Livre V, Titre 1er du Code du Travail).</w:t>
      </w:r>
    </w:p>
    <w:p w14:paraId="3964E831" w14:textId="77777777" w:rsidR="00ED5AA0" w:rsidRPr="000153EC" w:rsidRDefault="00ED5AA0" w:rsidP="00ED5AA0">
      <w:pPr>
        <w:pStyle w:val="Corpsdetexte"/>
      </w:pPr>
      <w:r w:rsidRPr="000153EC">
        <w:lastRenderedPageBreak/>
        <w:t>Il sera établi en début de mission un plan de prévention avec le Conseiller Prévention INRAE, qui mentionnera les risques engendrés par la coactivité entre l’entretien des espaces verts et les activités INRAE.</w:t>
      </w:r>
    </w:p>
    <w:p w14:paraId="6F2C79F0" w14:textId="77777777" w:rsidR="00ED5AA0" w:rsidRPr="000153EC" w:rsidRDefault="00ED5AA0" w:rsidP="00ED5AA0">
      <w:pPr>
        <w:pStyle w:val="Paragraphedeliste"/>
        <w:ind w:left="0"/>
      </w:pPr>
      <w:r w:rsidRPr="000153EC">
        <w:t xml:space="preserve">Le titulaire fera appliquer les consignes et prescriptions du plan de prévention à l’ensemble de son personnel dont il demeure responsable, de la même manière si le titulaire devait faire appel à un sous-traitant, il </w:t>
      </w:r>
      <w:proofErr w:type="gramStart"/>
      <w:r w:rsidRPr="000153EC">
        <w:t>devra</w:t>
      </w:r>
      <w:proofErr w:type="gramEnd"/>
      <w:r w:rsidRPr="000153EC">
        <w:t xml:space="preserve"> également imposer nos règles à ce sous-traitant.</w:t>
      </w:r>
    </w:p>
    <w:p w14:paraId="184ED9BC" w14:textId="77777777" w:rsidR="00ED5AA0" w:rsidRPr="000153EC" w:rsidRDefault="00ED5AA0" w:rsidP="00ED5AA0">
      <w:pPr>
        <w:pStyle w:val="Corpsdetexte"/>
      </w:pPr>
      <w:r w:rsidRPr="000153EC">
        <w:t>Le personnel sera muni de tous les équipements de protections individuels requis, et notamment des tenues adaptées.</w:t>
      </w:r>
    </w:p>
    <w:p w14:paraId="2403CA5B" w14:textId="77777777" w:rsidR="00ED5AA0" w:rsidRPr="000153EC" w:rsidRDefault="00ED5AA0" w:rsidP="00ED5AA0">
      <w:pPr>
        <w:spacing w:after="160" w:line="256" w:lineRule="auto"/>
        <w:contextualSpacing/>
      </w:pPr>
      <w:r w:rsidRPr="000153EC">
        <w:t>Le titulaire prendra les mesures nécessaires à la protection des personnes et des biens lors des interventions de ses personnels. En cas de dégradations d’équipements ou de biens publics ou personnels, la responsabilité du titulaire pourra être engagée.</w:t>
      </w:r>
    </w:p>
    <w:p w14:paraId="1495918F" w14:textId="5E9B1A0E" w:rsidR="00707B79" w:rsidRDefault="00ED5AA0" w:rsidP="00ED5AA0">
      <w:pPr>
        <w:widowControl w:val="0"/>
        <w:autoSpaceDE w:val="0"/>
        <w:autoSpaceDN w:val="0"/>
        <w:adjustRightInd w:val="0"/>
        <w:spacing w:line="200" w:lineRule="exact"/>
      </w:pPr>
      <w:r w:rsidRPr="000153EC">
        <w:t>INRAE se réserve le droit de suspendre ou d’arrêter les activités si les mesures de prévention ne sont pas respectées.</w:t>
      </w:r>
    </w:p>
    <w:p w14:paraId="5783A9C5" w14:textId="77777777" w:rsidR="00ED5AA0" w:rsidRPr="009A7C35" w:rsidRDefault="00ED5AA0" w:rsidP="00ED5AA0">
      <w:pPr>
        <w:widowControl w:val="0"/>
        <w:autoSpaceDE w:val="0"/>
        <w:autoSpaceDN w:val="0"/>
        <w:adjustRightInd w:val="0"/>
        <w:spacing w:line="200" w:lineRule="exact"/>
        <w:rPr>
          <w:rFonts w:ascii="Arial" w:hAnsi="Arial" w:cs="Arial"/>
          <w:i/>
          <w:color w:val="FF0000"/>
          <w:sz w:val="20"/>
          <w:szCs w:val="20"/>
        </w:rPr>
      </w:pPr>
    </w:p>
    <w:p w14:paraId="48FDDB77" w14:textId="77777777" w:rsidR="001E21C7" w:rsidRPr="001E21C7" w:rsidRDefault="001E21C7" w:rsidP="008630D8">
      <w:pPr>
        <w:pStyle w:val="Titre1"/>
      </w:pPr>
      <w:bookmarkStart w:id="8" w:name="_Toc223522994"/>
      <w:r>
        <w:t>ZONES A REGIME RESTRICTIF (ZRR)</w:t>
      </w:r>
      <w:bookmarkEnd w:id="8"/>
    </w:p>
    <w:p w14:paraId="4DD93DC5" w14:textId="77777777" w:rsidR="001E21C7" w:rsidRPr="001E21C7" w:rsidRDefault="001E21C7" w:rsidP="008630D8">
      <w:pPr>
        <w:rPr>
          <w:b/>
          <w:i/>
        </w:rPr>
      </w:pPr>
      <w:bookmarkStart w:id="9" w:name="_Toc473299930"/>
      <w:r w:rsidRPr="001E21C7">
        <w:t xml:space="preserve">Lorsque les prestations </w:t>
      </w:r>
      <w:r w:rsidR="0026288D">
        <w:t xml:space="preserve">de services </w:t>
      </w:r>
      <w:r w:rsidRPr="001E21C7">
        <w:t>sont à exécuter dans un lieu où des mesures de sécurité s’appliquent, le titulaire est tenu de se conformer aux dispositions édictées par la réglementation sur la protection du potentiel scientifique et technique introduite par le décret n°2011-1425 du 2 novembre 2011.</w:t>
      </w:r>
      <w:bookmarkEnd w:id="9"/>
    </w:p>
    <w:p w14:paraId="22238ABB" w14:textId="77777777" w:rsidR="001E21C7" w:rsidRDefault="001E21C7" w:rsidP="008630D8">
      <w:bookmarkStart w:id="10" w:name="_Toc473299931"/>
      <w:r w:rsidRPr="001E21C7">
        <w:t>Cette réglementation prévoit des dispositions de contrôle de l'accès à des Zones à Régime Restrictif (ZRR). À ce titre le Titulaire peut être soumis aux procédures correspondantes d'autorisations préalables d'accès lorsque les prestations sont susceptibles de concerner de telles zones.</w:t>
      </w:r>
      <w:bookmarkEnd w:id="10"/>
    </w:p>
    <w:p w14:paraId="488DEB72" w14:textId="77777777" w:rsidR="00761007" w:rsidRPr="001E21C7" w:rsidRDefault="00761007" w:rsidP="008630D8">
      <w:pPr>
        <w:rPr>
          <w:b/>
          <w:i/>
        </w:rPr>
      </w:pPr>
    </w:p>
    <w:p w14:paraId="078E4125" w14:textId="77777777" w:rsidR="00B3398C" w:rsidRPr="009A7C35" w:rsidRDefault="00B3398C" w:rsidP="008630D8">
      <w:pPr>
        <w:pStyle w:val="Titre1"/>
        <w:rPr>
          <w:i/>
          <w:iCs/>
        </w:rPr>
      </w:pPr>
      <w:bookmarkStart w:id="11" w:name="_Toc223522995"/>
      <w:r w:rsidRPr="009A7C35">
        <w:t>PRIX ET MODALITÉS DE PAIEMENTS</w:t>
      </w:r>
      <w:bookmarkEnd w:id="11"/>
    </w:p>
    <w:p w14:paraId="7765DBEA" w14:textId="77777777" w:rsidR="00B3398C" w:rsidRPr="009A7C35" w:rsidRDefault="00B3398C" w:rsidP="008630D8">
      <w:pPr>
        <w:pStyle w:val="Titre2"/>
      </w:pPr>
      <w:bookmarkStart w:id="12" w:name="_Toc223522996"/>
      <w:r w:rsidRPr="009A7C35">
        <w:t>Prix du marché</w:t>
      </w:r>
      <w:bookmarkEnd w:id="12"/>
    </w:p>
    <w:p w14:paraId="19B2980C" w14:textId="77777777" w:rsidR="00B3398C" w:rsidRPr="00761007" w:rsidRDefault="00B3398C" w:rsidP="008630D8">
      <w:r w:rsidRPr="00761007">
        <w:t>Le prix forfaitaire</w:t>
      </w:r>
      <w:r w:rsidR="00761007">
        <w:t xml:space="preserve"> annuel</w:t>
      </w:r>
      <w:r w:rsidRPr="00761007">
        <w:t xml:space="preserve"> des prestations est de </w:t>
      </w:r>
      <w:r w:rsidR="00A013BD">
        <w:t>…………………………</w:t>
      </w:r>
      <w:r w:rsidRPr="00761007">
        <w:t>€</w:t>
      </w:r>
      <w:r w:rsidR="0085456B">
        <w:t xml:space="preserve"> HT</w:t>
      </w:r>
      <w:r w:rsidR="00AA3FDE" w:rsidRPr="00761007">
        <w:t xml:space="preserve">, soit avec une TVA de </w:t>
      </w:r>
      <w:r w:rsidR="005618B6">
        <w:t>20</w:t>
      </w:r>
      <w:r w:rsidR="00AA3FDE" w:rsidRPr="00761007">
        <w:t>%</w:t>
      </w:r>
      <w:r w:rsidR="00C436EF">
        <w:t xml:space="preserve">, </w:t>
      </w:r>
      <w:r w:rsidRPr="00761007">
        <w:t xml:space="preserve">un prix de </w:t>
      </w:r>
      <w:r w:rsidR="00A013BD">
        <w:t>………………</w:t>
      </w:r>
      <w:proofErr w:type="gramStart"/>
      <w:r w:rsidR="00A013BD">
        <w:t>…….</w:t>
      </w:r>
      <w:proofErr w:type="gramEnd"/>
      <w:r w:rsidR="00A013BD">
        <w:t>.</w:t>
      </w:r>
      <w:r w:rsidR="00177F31" w:rsidRPr="00761007">
        <w:t xml:space="preserve"> </w:t>
      </w:r>
      <w:r w:rsidRPr="00761007">
        <w:t>€ TTC</w:t>
      </w:r>
      <w:r w:rsidR="005618B6">
        <w:t>, comme indiqué à l’annexe 1 – bordereau de prix du CCTP, joint à ce document.</w:t>
      </w:r>
    </w:p>
    <w:p w14:paraId="737FB788" w14:textId="77777777" w:rsidR="007D5B09" w:rsidRPr="00761007" w:rsidRDefault="007D5B09" w:rsidP="008630D8"/>
    <w:p w14:paraId="05B0DEEF" w14:textId="77777777" w:rsidR="00761007" w:rsidRPr="00761007" w:rsidRDefault="00B3398C" w:rsidP="008630D8">
      <w:r w:rsidRPr="00761007">
        <w:t xml:space="preserve">Ce </w:t>
      </w:r>
      <w:r w:rsidR="00C27CC1" w:rsidRPr="00761007">
        <w:t>marché</w:t>
      </w:r>
      <w:r w:rsidRPr="00761007">
        <w:t xml:space="preserve"> est conclu à prix </w:t>
      </w:r>
      <w:r w:rsidR="00761007" w:rsidRPr="00761007">
        <w:t xml:space="preserve">révisable à date d’anniversaire du contrat, selon la formule de révision suivante :          </w:t>
      </w:r>
    </w:p>
    <w:p w14:paraId="6D653A7B" w14:textId="6DCA73EE" w:rsidR="007D5B09" w:rsidRDefault="00A013BD" w:rsidP="00A013BD">
      <w:pPr>
        <w:spacing w:before="0" w:after="0"/>
        <w:rPr>
          <w:i/>
          <w:u w:val="single"/>
        </w:rPr>
      </w:pPr>
      <w:r>
        <w:rPr>
          <w:i/>
        </w:rPr>
        <w:t>P</w:t>
      </w:r>
      <w:r w:rsidR="004D7D5D">
        <w:rPr>
          <w:i/>
        </w:rPr>
        <w:t xml:space="preserve"> </w:t>
      </w:r>
      <w:r>
        <w:rPr>
          <w:i/>
        </w:rPr>
        <w:t>=</w:t>
      </w:r>
      <w:r w:rsidR="004D7D5D">
        <w:rPr>
          <w:i/>
        </w:rPr>
        <w:t xml:space="preserve"> </w:t>
      </w:r>
      <w:r>
        <w:rPr>
          <w:i/>
        </w:rPr>
        <w:t xml:space="preserve">P0 * (0.15 + 0.85 * </w:t>
      </w:r>
      <w:r w:rsidRPr="00A013BD">
        <w:rPr>
          <w:i/>
          <w:u w:val="single"/>
        </w:rPr>
        <w:t>l</w:t>
      </w:r>
      <w:r w:rsidR="004D7D5D">
        <w:rPr>
          <w:i/>
          <w:u w:val="single"/>
        </w:rPr>
        <w:t xml:space="preserve"> </w:t>
      </w:r>
      <w:r w:rsidRPr="00A013BD">
        <w:rPr>
          <w:i/>
          <w:u w:val="single"/>
        </w:rPr>
        <w:t>(n</w:t>
      </w:r>
      <w:r w:rsidR="005107AC" w:rsidRPr="004D7D5D">
        <w:rPr>
          <w:i/>
        </w:rPr>
        <w:t>)</w:t>
      </w:r>
      <w:r w:rsidR="005107AC">
        <w:rPr>
          <w:i/>
        </w:rPr>
        <w:t>)</w:t>
      </w:r>
    </w:p>
    <w:p w14:paraId="5F8181B5" w14:textId="77777777" w:rsidR="00A013BD" w:rsidRPr="004D7D5D" w:rsidRDefault="00A013BD" w:rsidP="00A013BD">
      <w:pPr>
        <w:spacing w:before="0" w:after="0"/>
        <w:rPr>
          <w:i/>
        </w:rPr>
      </w:pPr>
      <w:r w:rsidRPr="004D7D5D">
        <w:rPr>
          <w:i/>
        </w:rPr>
        <w:t xml:space="preserve"> </w:t>
      </w:r>
      <w:r w:rsidR="00535988" w:rsidRPr="004D7D5D">
        <w:rPr>
          <w:i/>
        </w:rPr>
        <w:tab/>
      </w:r>
      <w:r w:rsidRPr="004D7D5D">
        <w:rPr>
          <w:i/>
        </w:rPr>
        <w:t xml:space="preserve">                         </w:t>
      </w:r>
      <w:r w:rsidR="004D7D5D" w:rsidRPr="004D7D5D">
        <w:rPr>
          <w:i/>
        </w:rPr>
        <w:t xml:space="preserve">I </w:t>
      </w:r>
      <w:r w:rsidR="00535988" w:rsidRPr="004D7D5D">
        <w:rPr>
          <w:i/>
        </w:rPr>
        <w:t>(0)</w:t>
      </w:r>
    </w:p>
    <w:p w14:paraId="0659F4DE" w14:textId="77777777" w:rsidR="00A013BD" w:rsidRDefault="004D7D5D" w:rsidP="008630D8">
      <w:pPr>
        <w:rPr>
          <w:i/>
        </w:rPr>
      </w:pPr>
      <w:r>
        <w:rPr>
          <w:i/>
        </w:rPr>
        <w:t>Où</w:t>
      </w:r>
    </w:p>
    <w:p w14:paraId="4413A2A5" w14:textId="77777777" w:rsidR="00535988" w:rsidRDefault="00535988" w:rsidP="008630D8">
      <w:pPr>
        <w:rPr>
          <w:i/>
        </w:rPr>
      </w:pPr>
      <w:r>
        <w:rPr>
          <w:i/>
        </w:rPr>
        <w:t>P</w:t>
      </w:r>
      <w:r w:rsidR="004D7D5D">
        <w:rPr>
          <w:i/>
        </w:rPr>
        <w:t xml:space="preserve"> </w:t>
      </w:r>
      <w:r>
        <w:rPr>
          <w:i/>
        </w:rPr>
        <w:t>=</w:t>
      </w:r>
      <w:r w:rsidR="004D7D5D">
        <w:rPr>
          <w:i/>
        </w:rPr>
        <w:t xml:space="preserve"> </w:t>
      </w:r>
      <w:r>
        <w:rPr>
          <w:i/>
        </w:rPr>
        <w:t>prix actualisé ;</w:t>
      </w:r>
    </w:p>
    <w:p w14:paraId="40535E0C" w14:textId="77777777" w:rsidR="00535988" w:rsidRDefault="00535988" w:rsidP="008630D8">
      <w:pPr>
        <w:rPr>
          <w:i/>
        </w:rPr>
      </w:pPr>
      <w:r>
        <w:rPr>
          <w:i/>
        </w:rPr>
        <w:t>P</w:t>
      </w:r>
      <w:r w:rsidR="00483B7D">
        <w:rPr>
          <w:i/>
        </w:rPr>
        <w:t>0</w:t>
      </w:r>
      <w:r w:rsidR="004D7D5D">
        <w:rPr>
          <w:i/>
        </w:rPr>
        <w:t xml:space="preserve"> </w:t>
      </w:r>
      <w:r w:rsidR="00483B7D">
        <w:rPr>
          <w:i/>
        </w:rPr>
        <w:t>=</w:t>
      </w:r>
      <w:r w:rsidR="004D7D5D">
        <w:rPr>
          <w:i/>
        </w:rPr>
        <w:t xml:space="preserve"> </w:t>
      </w:r>
      <w:r w:rsidR="00483B7D">
        <w:rPr>
          <w:i/>
        </w:rPr>
        <w:t>prix initial proposé dans l’annexe financière ;</w:t>
      </w:r>
    </w:p>
    <w:p w14:paraId="594BBE7C" w14:textId="77777777" w:rsidR="00483B7D" w:rsidRDefault="00483B7D" w:rsidP="008630D8">
      <w:pPr>
        <w:rPr>
          <w:i/>
        </w:rPr>
      </w:pPr>
      <w:r>
        <w:rPr>
          <w:i/>
        </w:rPr>
        <w:t>I</w:t>
      </w:r>
      <w:r w:rsidR="004D7D5D">
        <w:rPr>
          <w:i/>
        </w:rPr>
        <w:t xml:space="preserve"> </w:t>
      </w:r>
      <w:r>
        <w:rPr>
          <w:i/>
        </w:rPr>
        <w:t>(n)</w:t>
      </w:r>
      <w:r w:rsidR="004D7D5D">
        <w:rPr>
          <w:i/>
        </w:rPr>
        <w:t xml:space="preserve"> </w:t>
      </w:r>
      <w:r>
        <w:rPr>
          <w:i/>
        </w:rPr>
        <w:t>=</w:t>
      </w:r>
      <w:r w:rsidR="004D7D5D">
        <w:rPr>
          <w:i/>
        </w:rPr>
        <w:t xml:space="preserve"> </w:t>
      </w:r>
      <w:r>
        <w:rPr>
          <w:i/>
        </w:rPr>
        <w:t xml:space="preserve">valeur de l’index consolidée de la dernière </w:t>
      </w:r>
      <w:proofErr w:type="spellStart"/>
      <w:r>
        <w:rPr>
          <w:i/>
        </w:rPr>
        <w:t>périodee</w:t>
      </w:r>
      <w:proofErr w:type="spellEnd"/>
      <w:r>
        <w:rPr>
          <w:i/>
        </w:rPr>
        <w:t xml:space="preserve"> connue (publié sur INSEE. Fr) ;</w:t>
      </w:r>
    </w:p>
    <w:p w14:paraId="49D789DE" w14:textId="77777777" w:rsidR="00483B7D" w:rsidRDefault="00483B7D" w:rsidP="008630D8">
      <w:pPr>
        <w:rPr>
          <w:i/>
        </w:rPr>
      </w:pPr>
      <w:r>
        <w:rPr>
          <w:i/>
        </w:rPr>
        <w:t>I</w:t>
      </w:r>
      <w:r w:rsidR="004D7D5D">
        <w:rPr>
          <w:i/>
        </w:rPr>
        <w:t xml:space="preserve"> </w:t>
      </w:r>
      <w:r>
        <w:rPr>
          <w:i/>
        </w:rPr>
        <w:t>(o)</w:t>
      </w:r>
      <w:r w:rsidR="004D7D5D">
        <w:rPr>
          <w:i/>
        </w:rPr>
        <w:t xml:space="preserve"> </w:t>
      </w:r>
      <w:r>
        <w:rPr>
          <w:i/>
        </w:rPr>
        <w:t>=</w:t>
      </w:r>
      <w:r w:rsidR="004D7D5D">
        <w:rPr>
          <w:i/>
        </w:rPr>
        <w:t xml:space="preserve"> </w:t>
      </w:r>
      <w:r>
        <w:rPr>
          <w:i/>
        </w:rPr>
        <w:t>valeur de l’index de référence au mois zéro (publié sur INSEE.fr)</w:t>
      </w:r>
    </w:p>
    <w:p w14:paraId="2D21F2DB" w14:textId="77777777" w:rsidR="00ED5AA0" w:rsidRPr="00761007" w:rsidRDefault="00ED5AA0" w:rsidP="008630D8">
      <w:pPr>
        <w:rPr>
          <w:i/>
        </w:rPr>
      </w:pPr>
    </w:p>
    <w:p w14:paraId="63BA9A72" w14:textId="77777777" w:rsidR="00ED5AA0" w:rsidRPr="002463E3" w:rsidRDefault="00ED5AA0" w:rsidP="00ED5AA0">
      <w:pPr>
        <w:ind w:left="705" w:hanging="705"/>
      </w:pPr>
      <w:r w:rsidRPr="002463E3">
        <w:t>Les indices I sont publiés mensuellement par l’INSEE.</w:t>
      </w:r>
    </w:p>
    <w:p w14:paraId="08C3F2A4" w14:textId="77777777" w:rsidR="00ED5AA0" w:rsidRPr="002463E3" w:rsidRDefault="00ED5AA0" w:rsidP="00ED5AA0">
      <w:r w:rsidRPr="002463E3">
        <w:t>Pour l’application de la formule de révision annuelle, à l’issue de la première année, l’indice Io utilisé est le dernier indice publié au « mois zéro », l’indice I, l’indice du mois « mo + 12 ».</w:t>
      </w:r>
    </w:p>
    <w:p w14:paraId="60402E48" w14:textId="77777777" w:rsidR="00ED5AA0" w:rsidRPr="002463E3" w:rsidRDefault="00ED5AA0" w:rsidP="00ED5AA0">
      <w:pPr>
        <w:autoSpaceDE w:val="0"/>
        <w:autoSpaceDN w:val="0"/>
        <w:adjustRightInd w:val="0"/>
      </w:pPr>
      <w:r w:rsidRPr="002463E3">
        <w:t>Pour la mise en œuvre de cette formule et conformément à l'article 10.2.3 du CCAG/FCS, le coefficient de révision est arrondi au millième supérieur.</w:t>
      </w:r>
    </w:p>
    <w:p w14:paraId="193C5C8C" w14:textId="5E0A28F2" w:rsidR="00ED5AA0" w:rsidRPr="002463E3" w:rsidRDefault="00ED5AA0" w:rsidP="00ED5AA0">
      <w:r w:rsidRPr="002463E3">
        <w:t>La demande de révision des prix par le Titulaire est annuelle</w:t>
      </w:r>
      <w:r w:rsidR="000153EC">
        <w:t xml:space="preserve"> à date d’anniversaire de la reconduction</w:t>
      </w:r>
      <w:r w:rsidRPr="002463E3">
        <w:t>.</w:t>
      </w:r>
    </w:p>
    <w:p w14:paraId="66584667" w14:textId="0A6E8871" w:rsidR="00ED5AA0" w:rsidRPr="00ED5AA0" w:rsidRDefault="00ED5AA0" w:rsidP="00ED5AA0">
      <w:pPr>
        <w:autoSpaceDE w:val="0"/>
        <w:autoSpaceDN w:val="0"/>
        <w:adjustRightInd w:val="0"/>
      </w:pPr>
      <w:r w:rsidRPr="002463E3">
        <w:lastRenderedPageBreak/>
        <w:t xml:space="preserve">Le Titulaire fait parvenir sa demande de révision par </w:t>
      </w:r>
      <w:r>
        <w:t>mail</w:t>
      </w:r>
      <w:r w:rsidRPr="002463E3">
        <w:t xml:space="preserve">, un mois au moins avant la date anniversaire du présent marché, à l’attention du </w:t>
      </w:r>
      <w:r>
        <w:t>service des marchés</w:t>
      </w:r>
      <w:r w:rsidRPr="002463E3">
        <w:t>.</w:t>
      </w:r>
      <w:r>
        <w:t xml:space="preserve"> </w:t>
      </w:r>
      <w:r w:rsidRPr="002463E3">
        <w:t>Cette demande est accompagnée des prix révisés.</w:t>
      </w:r>
    </w:p>
    <w:p w14:paraId="5F16A552" w14:textId="77777777" w:rsidR="00ED5AA0" w:rsidRPr="00ED5AA0" w:rsidRDefault="00ED5AA0" w:rsidP="00ED5AA0">
      <w:pPr>
        <w:rPr>
          <w:iCs/>
        </w:rPr>
      </w:pPr>
      <w:r w:rsidRPr="00ED5AA0">
        <w:rPr>
          <w:iCs/>
        </w:rPr>
        <w:t>« Le pouvoir adjudicateur se réserve la possibilité de résilier le marché si la hausse induite par la révision des prix est supérieure à 3% par an ».</w:t>
      </w:r>
    </w:p>
    <w:p w14:paraId="22ABBB7E" w14:textId="77777777" w:rsidR="00F23885" w:rsidRPr="009A7C35" w:rsidRDefault="00F23885" w:rsidP="008630D8">
      <w:pPr>
        <w:rPr>
          <w:sz w:val="20"/>
          <w:szCs w:val="20"/>
        </w:rPr>
      </w:pPr>
    </w:p>
    <w:p w14:paraId="314494E2" w14:textId="77777777" w:rsidR="00B3398C" w:rsidRPr="009A7C35" w:rsidRDefault="00911DB8" w:rsidP="008630D8">
      <w:pPr>
        <w:pStyle w:val="Titre2"/>
      </w:pPr>
      <w:bookmarkStart w:id="13" w:name="_Toc223522997"/>
      <w:r>
        <w:t>Echéancier</w:t>
      </w:r>
      <w:r w:rsidR="00B3398C" w:rsidRPr="009A7C35">
        <w:t xml:space="preserve"> de paiement</w:t>
      </w:r>
      <w:bookmarkEnd w:id="13"/>
    </w:p>
    <w:p w14:paraId="2F108036" w14:textId="77777777" w:rsidR="00B3398C" w:rsidRPr="009A7C35" w:rsidRDefault="00B3398C" w:rsidP="008630D8">
      <w:r w:rsidRPr="009A7C35">
        <w:t xml:space="preserve">Le paiement des prestations se fait </w:t>
      </w:r>
      <w:r w:rsidR="00761007">
        <w:t>mensuellement</w:t>
      </w:r>
      <w:r w:rsidR="0085456B">
        <w:t xml:space="preserve"> </w:t>
      </w:r>
      <w:r w:rsidRPr="009A7C35">
        <w:t xml:space="preserve">par virement </w:t>
      </w:r>
      <w:r w:rsidR="00F34243" w:rsidRPr="009A7C35">
        <w:t>administratif</w:t>
      </w:r>
      <w:r w:rsidRPr="009A7C35">
        <w:t>.</w:t>
      </w:r>
    </w:p>
    <w:p w14:paraId="271376DA" w14:textId="77777777" w:rsidR="005D4468" w:rsidRPr="009A7C35" w:rsidRDefault="005D4468" w:rsidP="005D4468">
      <w:pPr>
        <w:rPr>
          <w:rFonts w:ascii="Arial" w:hAnsi="Arial" w:cs="Arial"/>
          <w:i/>
          <w:color w:val="FF0000"/>
          <w:sz w:val="20"/>
          <w:szCs w:val="20"/>
        </w:rPr>
      </w:pPr>
    </w:p>
    <w:p w14:paraId="30C35DDE" w14:textId="77777777" w:rsidR="00B3398C" w:rsidRPr="009A7C35" w:rsidRDefault="00B3398C" w:rsidP="008630D8">
      <w:pPr>
        <w:pStyle w:val="Titre2"/>
      </w:pPr>
      <w:r w:rsidRPr="009A7C35">
        <w:t xml:space="preserve"> </w:t>
      </w:r>
      <w:bookmarkStart w:id="14" w:name="_Toc223522998"/>
      <w:r w:rsidR="00526614" w:rsidRPr="009A7C35">
        <w:t>M</w:t>
      </w:r>
      <w:r w:rsidRPr="009A7C35">
        <w:t>odalités de paiement</w:t>
      </w:r>
      <w:bookmarkEnd w:id="14"/>
    </w:p>
    <w:p w14:paraId="51F4CADD" w14:textId="77777777" w:rsidR="00B3398C" w:rsidRPr="009A7C35" w:rsidRDefault="00B3398C">
      <w:pPr>
        <w:widowControl w:val="0"/>
        <w:autoSpaceDE w:val="0"/>
        <w:autoSpaceDN w:val="0"/>
        <w:adjustRightInd w:val="0"/>
        <w:spacing w:line="200" w:lineRule="exact"/>
        <w:rPr>
          <w:rFonts w:ascii="Arial" w:hAnsi="Arial" w:cs="Arial"/>
          <w:sz w:val="20"/>
          <w:szCs w:val="20"/>
        </w:rPr>
      </w:pPr>
    </w:p>
    <w:p w14:paraId="3717697C" w14:textId="77777777" w:rsidR="00B3398C" w:rsidRDefault="00B3398C" w:rsidP="008630D8">
      <w:r w:rsidRPr="009A7C35">
        <w:t xml:space="preserve">Le règlement du titulaire interviendra selon </w:t>
      </w:r>
      <w:r w:rsidR="00911DB8">
        <w:t>l’échéancier prévu</w:t>
      </w:r>
      <w:r w:rsidR="00AA1ADB">
        <w:t xml:space="preserve"> à l’article 7</w:t>
      </w:r>
      <w:r w:rsidR="00526614" w:rsidRPr="009A7C35">
        <w:t>.</w:t>
      </w:r>
      <w:r w:rsidRPr="009A7C35">
        <w:t xml:space="preserve">2 du présent document. </w:t>
      </w:r>
    </w:p>
    <w:p w14:paraId="183694CA" w14:textId="77777777" w:rsidR="00AA1ADB" w:rsidRDefault="00AA1ADB" w:rsidP="008630D8"/>
    <w:p w14:paraId="00F6BB97" w14:textId="77777777" w:rsidR="00CC6995" w:rsidRPr="00CC6995" w:rsidRDefault="00CC6995" w:rsidP="00A0496B">
      <w:r w:rsidRPr="00CC6995">
        <w:t>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l’Etat Chorus Pro dès lors que cette obligation leur incombe en application des textes précités</w:t>
      </w:r>
      <w:r w:rsidR="00A0496B">
        <w:t>.</w:t>
      </w:r>
    </w:p>
    <w:p w14:paraId="148737CC" w14:textId="77777777" w:rsidR="00CC6995" w:rsidRPr="00CC6995" w:rsidRDefault="00CC6995" w:rsidP="00CC6995">
      <w:pPr>
        <w:rPr>
          <w:rFonts w:ascii="Arial" w:hAnsi="Arial" w:cs="Arial"/>
          <w:spacing w:val="4"/>
          <w:sz w:val="20"/>
          <w:szCs w:val="20"/>
        </w:rPr>
      </w:pPr>
    </w:p>
    <w:p w14:paraId="22743978" w14:textId="77777777" w:rsidR="003D635F" w:rsidRDefault="003D635F" w:rsidP="003D635F">
      <w:pPr>
        <w:pStyle w:val="Textecourant"/>
        <w:spacing w:after="0" w:line="240" w:lineRule="auto"/>
        <w:rPr>
          <w:sz w:val="22"/>
          <w:szCs w:val="22"/>
        </w:rPr>
      </w:pPr>
      <w:r>
        <w:rPr>
          <w:sz w:val="22"/>
          <w:szCs w:val="22"/>
        </w:rPr>
        <w:t>Vo</w:t>
      </w:r>
      <w:r w:rsidRPr="00EF35AE">
        <w:rPr>
          <w:sz w:val="22"/>
          <w:szCs w:val="22"/>
        </w:rPr>
        <w:t xml:space="preserve">s factures doivent être </w:t>
      </w:r>
      <w:r>
        <w:rPr>
          <w:sz w:val="22"/>
          <w:szCs w:val="22"/>
        </w:rPr>
        <w:t xml:space="preserve">obligatoirement </w:t>
      </w:r>
      <w:r w:rsidRPr="00EF35AE">
        <w:rPr>
          <w:sz w:val="22"/>
          <w:szCs w:val="22"/>
        </w:rPr>
        <w:t>déposées sur le portail Chorus Pro</w:t>
      </w:r>
      <w:r>
        <w:rPr>
          <w:sz w:val="22"/>
          <w:szCs w:val="22"/>
        </w:rPr>
        <w:t xml:space="preserve">, </w:t>
      </w:r>
      <w:r w:rsidRPr="00CC6995">
        <w:t xml:space="preserve">au format </w:t>
      </w:r>
      <w:r>
        <w:t>PDF</w:t>
      </w:r>
      <w:r w:rsidR="00F34243">
        <w:t xml:space="preserve"> </w:t>
      </w:r>
      <w:r>
        <w:t xml:space="preserve">sur le site </w:t>
      </w:r>
      <w:hyperlink r:id="rId10" w:history="1">
        <w:r w:rsidRPr="00BC6C36">
          <w:rPr>
            <w:rStyle w:val="Lienhypertexte"/>
            <w:rFonts w:ascii="Arial" w:hAnsi="Arial" w:cs="Arial"/>
            <w:spacing w:val="4"/>
          </w:rPr>
          <w:t>https://chorus-pro.gouv.fr</w:t>
        </w:r>
      </w:hyperlink>
    </w:p>
    <w:p w14:paraId="5FCD83F3" w14:textId="77777777" w:rsidR="003D635F" w:rsidRDefault="003D635F" w:rsidP="003D635F">
      <w:pPr>
        <w:pStyle w:val="Textecourant"/>
        <w:spacing w:after="0" w:line="240" w:lineRule="auto"/>
        <w:rPr>
          <w:sz w:val="22"/>
          <w:szCs w:val="22"/>
        </w:rPr>
      </w:pPr>
    </w:p>
    <w:p w14:paraId="6A4BF12E" w14:textId="77777777" w:rsidR="003D635F" w:rsidRDefault="003D635F" w:rsidP="003D635F">
      <w:pPr>
        <w:pStyle w:val="Textecourant"/>
        <w:spacing w:after="0" w:line="240" w:lineRule="auto"/>
        <w:rPr>
          <w:sz w:val="22"/>
          <w:szCs w:val="22"/>
        </w:rPr>
      </w:pPr>
      <w:r>
        <w:rPr>
          <w:sz w:val="22"/>
          <w:szCs w:val="22"/>
        </w:rPr>
        <w:t>Les informations suivantes vous sont nécessaires :</w:t>
      </w:r>
    </w:p>
    <w:p w14:paraId="7E706971" w14:textId="77777777" w:rsidR="003D635F" w:rsidRDefault="003D635F" w:rsidP="00AF0875">
      <w:pPr>
        <w:pStyle w:val="Textecourant"/>
        <w:numPr>
          <w:ilvl w:val="0"/>
          <w:numId w:val="5"/>
        </w:numPr>
        <w:spacing w:before="120" w:after="0" w:line="240" w:lineRule="auto"/>
        <w:ind w:left="714" w:hanging="357"/>
        <w:rPr>
          <w:sz w:val="22"/>
          <w:szCs w:val="22"/>
        </w:rPr>
      </w:pPr>
      <w:r>
        <w:rPr>
          <w:sz w:val="22"/>
          <w:szCs w:val="22"/>
        </w:rPr>
        <w:t>Le numéro SIRET du centre INRAE de Nouvelle-Aquitaine-Bordeaux est 180 070 039 01274 </w:t>
      </w:r>
    </w:p>
    <w:p w14:paraId="398A1E4B" w14:textId="77777777" w:rsidR="003D635F" w:rsidRDefault="003D635F" w:rsidP="00AF0875">
      <w:pPr>
        <w:pStyle w:val="Textecourant"/>
        <w:numPr>
          <w:ilvl w:val="0"/>
          <w:numId w:val="5"/>
        </w:numPr>
        <w:spacing w:before="120" w:after="0" w:line="240" w:lineRule="auto"/>
        <w:ind w:left="714" w:hanging="357"/>
        <w:rPr>
          <w:sz w:val="22"/>
          <w:szCs w:val="22"/>
        </w:rPr>
      </w:pPr>
      <w:r>
        <w:rPr>
          <w:sz w:val="22"/>
          <w:szCs w:val="22"/>
        </w:rPr>
        <w:t>Le code service n’est pas obligatoire</w:t>
      </w:r>
    </w:p>
    <w:p w14:paraId="02B90209" w14:textId="77777777" w:rsidR="003D635F" w:rsidRPr="00835594" w:rsidRDefault="003D635F" w:rsidP="00AF0875">
      <w:pPr>
        <w:pStyle w:val="Textecourant"/>
        <w:numPr>
          <w:ilvl w:val="0"/>
          <w:numId w:val="5"/>
        </w:numPr>
        <w:spacing w:before="120" w:after="0" w:line="240" w:lineRule="auto"/>
        <w:ind w:left="714" w:hanging="357"/>
        <w:rPr>
          <w:sz w:val="22"/>
          <w:szCs w:val="22"/>
        </w:rPr>
      </w:pPr>
      <w:r>
        <w:rPr>
          <w:sz w:val="22"/>
          <w:szCs w:val="22"/>
        </w:rPr>
        <w:t>Le numéro d’engagement à utiliser est celui du bon de commande, sous la forme 1234-0000056789, ou du marché, sous la forme 202</w:t>
      </w:r>
      <w:r w:rsidR="004D7D5D">
        <w:rPr>
          <w:sz w:val="22"/>
          <w:szCs w:val="22"/>
        </w:rPr>
        <w:t>2</w:t>
      </w:r>
      <w:r>
        <w:rPr>
          <w:sz w:val="22"/>
          <w:szCs w:val="22"/>
        </w:rPr>
        <w:t>-1234-056</w:t>
      </w:r>
    </w:p>
    <w:p w14:paraId="0E8FBE22" w14:textId="77777777" w:rsidR="00CC6995" w:rsidRPr="00CC6995" w:rsidRDefault="00CC6995" w:rsidP="008630D8"/>
    <w:p w14:paraId="3B7DCDEF" w14:textId="77777777" w:rsidR="00B3398C" w:rsidRPr="009A7C35" w:rsidRDefault="00B3398C" w:rsidP="008630D8">
      <w:r w:rsidRPr="009A7C35">
        <w:t xml:space="preserve">Les factures seront établies en un original selon les règles prévues par la comptabilité publique. Elles comprendront outre les mentions légales, les renseignements suivants : </w:t>
      </w:r>
    </w:p>
    <w:p w14:paraId="6452216A" w14:textId="77777777" w:rsidR="00CC6995" w:rsidRDefault="00CC6995" w:rsidP="00AF0875">
      <w:pPr>
        <w:pStyle w:val="Paragraphedeliste"/>
        <w:numPr>
          <w:ilvl w:val="0"/>
          <w:numId w:val="2"/>
        </w:numPr>
      </w:pPr>
      <w:r>
        <w:t xml:space="preserve">Le numéro SIRET du centre </w:t>
      </w:r>
      <w:r w:rsidR="00E4467E">
        <w:t>INRAE</w:t>
      </w:r>
      <w:r>
        <w:t xml:space="preserve"> </w:t>
      </w:r>
      <w:r w:rsidR="00BC6C36">
        <w:t>bénéficiaire</w:t>
      </w:r>
    </w:p>
    <w:p w14:paraId="3DD8C64F" w14:textId="77777777" w:rsidR="00CC6995" w:rsidRDefault="005D4468" w:rsidP="00AF0875">
      <w:pPr>
        <w:pStyle w:val="Paragraphedeliste"/>
        <w:numPr>
          <w:ilvl w:val="0"/>
          <w:numId w:val="2"/>
        </w:numPr>
      </w:pPr>
      <w:r w:rsidRPr="009A7C35">
        <w:t>Le numéro du marché</w:t>
      </w:r>
    </w:p>
    <w:p w14:paraId="403CA6A1" w14:textId="77777777" w:rsidR="00CC6995" w:rsidRDefault="00B3398C" w:rsidP="00AF0875">
      <w:pPr>
        <w:pStyle w:val="Paragraphedeliste"/>
        <w:numPr>
          <w:ilvl w:val="0"/>
          <w:numId w:val="2"/>
        </w:numPr>
      </w:pPr>
      <w:r w:rsidRPr="00CC6995">
        <w:t>Les prestations réalisées ou fournitures livrées</w:t>
      </w:r>
    </w:p>
    <w:p w14:paraId="71D157D6" w14:textId="77777777" w:rsidR="00CC6995" w:rsidRDefault="00B3398C" w:rsidP="00AF0875">
      <w:pPr>
        <w:pStyle w:val="Paragraphedeliste"/>
        <w:numPr>
          <w:ilvl w:val="0"/>
          <w:numId w:val="2"/>
        </w:numPr>
      </w:pPr>
      <w:r w:rsidRPr="00CC6995">
        <w:t>Le montant HT des prestations ou fournitures</w:t>
      </w:r>
    </w:p>
    <w:p w14:paraId="0723956C" w14:textId="77777777" w:rsidR="00CC6995" w:rsidRDefault="00B3398C" w:rsidP="00AF0875">
      <w:pPr>
        <w:pStyle w:val="Paragraphedeliste"/>
        <w:numPr>
          <w:ilvl w:val="0"/>
          <w:numId w:val="2"/>
        </w:numPr>
      </w:pPr>
      <w:r w:rsidRPr="00CC6995">
        <w:t>Le taux et le montant de la TVA</w:t>
      </w:r>
    </w:p>
    <w:p w14:paraId="7B27FA44" w14:textId="77777777" w:rsidR="00B3398C" w:rsidRPr="00CC6995" w:rsidRDefault="00B3398C" w:rsidP="00AF0875">
      <w:pPr>
        <w:pStyle w:val="Paragraphedeliste"/>
        <w:numPr>
          <w:ilvl w:val="0"/>
          <w:numId w:val="2"/>
        </w:numPr>
      </w:pPr>
      <w:r w:rsidRPr="00CC6995">
        <w:t>Le montant total TTC</w:t>
      </w:r>
    </w:p>
    <w:p w14:paraId="47B8FF15" w14:textId="77777777" w:rsidR="00B3398C" w:rsidRPr="009A7C35" w:rsidRDefault="00B3398C">
      <w:pPr>
        <w:rPr>
          <w:rFonts w:ascii="Arial" w:hAnsi="Arial" w:cs="Arial"/>
          <w:spacing w:val="4"/>
          <w:sz w:val="20"/>
          <w:szCs w:val="20"/>
        </w:rPr>
      </w:pPr>
    </w:p>
    <w:p w14:paraId="1F1EB68D" w14:textId="77777777" w:rsidR="00CC6995" w:rsidRPr="00CC6995" w:rsidRDefault="00CC6995" w:rsidP="008630D8">
      <w:r w:rsidRPr="00CC6995">
        <w:t>Conformément aux dispositions de l’article 4.1 du décret n°2016-1478 du 2 novembre 2016 relatif au développement de la facturation électronique, l’utilisation du portail de facturation est exclusive de tout autre mode de transmission.</w:t>
      </w:r>
    </w:p>
    <w:p w14:paraId="784E049A" w14:textId="77777777" w:rsidR="00B3398C" w:rsidRPr="009A7C35" w:rsidRDefault="00B3398C" w:rsidP="008630D8">
      <w:r w:rsidRPr="009A7C35">
        <w:t xml:space="preserve">L’ordonnateur chargé d’émettre le titre de paiement est </w:t>
      </w:r>
      <w:r w:rsidR="001D4D11">
        <w:t>le</w:t>
      </w:r>
      <w:r w:rsidR="000E5048">
        <w:t xml:space="preserve"> </w:t>
      </w:r>
      <w:r w:rsidR="00F84DE2">
        <w:t>Président du C</w:t>
      </w:r>
      <w:r w:rsidRPr="009A7C35">
        <w:t>entre</w:t>
      </w:r>
      <w:r w:rsidR="002B5C0D">
        <w:t xml:space="preserve"> </w:t>
      </w:r>
      <w:r w:rsidR="0085456B">
        <w:t>INRAE de Nouvelle Aquitaine – Bordeaux.</w:t>
      </w:r>
    </w:p>
    <w:p w14:paraId="64138FCA" w14:textId="42BD4620" w:rsidR="000A175F" w:rsidRDefault="00B3398C" w:rsidP="008630D8">
      <w:r w:rsidRPr="009A7C35">
        <w:t xml:space="preserve">Le paiement sera effectué par virement administratif au compte indiqué par le titulaire ci-dessous </w:t>
      </w:r>
      <w:r w:rsidRPr="009A7C35">
        <w:rPr>
          <w:b/>
          <w:bCs/>
        </w:rPr>
        <w:t>(joindre</w:t>
      </w:r>
      <w:r w:rsidR="005107AC">
        <w:rPr>
          <w:b/>
          <w:bCs/>
        </w:rPr>
        <w:t xml:space="preserve"> obligatoirement </w:t>
      </w:r>
      <w:r w:rsidRPr="009A7C35">
        <w:rPr>
          <w:b/>
          <w:bCs/>
        </w:rPr>
        <w:t>un RIB)</w:t>
      </w:r>
      <w:r w:rsidRPr="009A7C35">
        <w:t xml:space="preserve"> : </w:t>
      </w:r>
    </w:p>
    <w:p w14:paraId="5D801E5C" w14:textId="77777777" w:rsidR="000A175F" w:rsidRPr="009A7C35" w:rsidRDefault="000A175F" w:rsidP="005144E6">
      <w:pPr>
        <w:ind w:left="720"/>
        <w:rPr>
          <w:rFonts w:ascii="Arial" w:hAnsi="Arial" w:cs="Arial"/>
          <w:spacing w:val="4"/>
          <w:sz w:val="20"/>
          <w:szCs w:val="20"/>
        </w:rPr>
      </w:pPr>
    </w:p>
    <w:p w14:paraId="1719916E" w14:textId="77777777" w:rsidR="00B3398C" w:rsidRPr="009A7C35" w:rsidRDefault="00B3398C" w:rsidP="008630D8">
      <w:pPr>
        <w:spacing w:before="0" w:after="0"/>
        <w:ind w:left="1440"/>
      </w:pPr>
      <w:r w:rsidRPr="009A7C35">
        <w:t>Banque</w:t>
      </w:r>
      <w:r w:rsidRPr="009A7C35">
        <w:tab/>
        <w:t>: ………………………………</w:t>
      </w:r>
    </w:p>
    <w:p w14:paraId="4AECF2EA" w14:textId="77777777" w:rsidR="00B3398C" w:rsidRPr="009A7C35" w:rsidRDefault="00B3398C" w:rsidP="008630D8">
      <w:pPr>
        <w:spacing w:before="0" w:after="0"/>
        <w:ind w:left="1440"/>
      </w:pPr>
      <w:r w:rsidRPr="009A7C35">
        <w:t>Code Banque</w:t>
      </w:r>
      <w:proofErr w:type="gramStart"/>
      <w:r w:rsidRPr="009A7C35">
        <w:tab/>
        <w:t>:…</w:t>
      </w:r>
      <w:proofErr w:type="gramEnd"/>
      <w:r w:rsidRPr="009A7C35">
        <w:t>………………………..</w:t>
      </w:r>
    </w:p>
    <w:p w14:paraId="7F2FDF8F" w14:textId="77777777" w:rsidR="00B3398C" w:rsidRPr="009A7C35" w:rsidRDefault="00B3398C" w:rsidP="008630D8">
      <w:pPr>
        <w:spacing w:before="0" w:after="0"/>
        <w:ind w:left="1440"/>
      </w:pPr>
      <w:r w:rsidRPr="009A7C35">
        <w:t>Code Guichet</w:t>
      </w:r>
      <w:r w:rsidRPr="009A7C35">
        <w:tab/>
        <w:t>: ……………………….</w:t>
      </w:r>
    </w:p>
    <w:p w14:paraId="6AA06802" w14:textId="77777777" w:rsidR="00B3398C" w:rsidRPr="009A7C35" w:rsidRDefault="00B3398C" w:rsidP="008630D8">
      <w:pPr>
        <w:spacing w:before="0" w:after="0"/>
        <w:ind w:left="1440"/>
      </w:pPr>
      <w:r w:rsidRPr="009A7C35">
        <w:t>Compte n°</w:t>
      </w:r>
      <w:proofErr w:type="gramStart"/>
      <w:r w:rsidRPr="009A7C35">
        <w:tab/>
        <w:t>:…</w:t>
      </w:r>
      <w:proofErr w:type="gramEnd"/>
      <w:r w:rsidRPr="009A7C35">
        <w:t>……………………</w:t>
      </w:r>
    </w:p>
    <w:p w14:paraId="26C306B2" w14:textId="77777777" w:rsidR="00B3398C" w:rsidRDefault="00B3398C" w:rsidP="008630D8">
      <w:pPr>
        <w:spacing w:before="0" w:after="0"/>
        <w:ind w:left="1440"/>
      </w:pPr>
      <w:r w:rsidRPr="009A7C35">
        <w:t>Clé</w:t>
      </w:r>
      <w:proofErr w:type="gramStart"/>
      <w:r w:rsidRPr="009A7C35">
        <w:tab/>
        <w:t>:…</w:t>
      </w:r>
      <w:proofErr w:type="gramEnd"/>
      <w:r w:rsidRPr="009A7C35">
        <w:t>…………………….</w:t>
      </w:r>
    </w:p>
    <w:p w14:paraId="22E498B5" w14:textId="77777777" w:rsidR="003D635F" w:rsidRDefault="003D635F" w:rsidP="008630D8"/>
    <w:p w14:paraId="36C31A84" w14:textId="77777777" w:rsidR="00B3398C" w:rsidRDefault="005D4468" w:rsidP="008630D8">
      <w:r w:rsidRPr="009A7C35">
        <w:t xml:space="preserve">Le délai global de paiement est de </w:t>
      </w:r>
      <w:r w:rsidR="00AA3FDE">
        <w:t>30</w:t>
      </w:r>
      <w:r w:rsidRPr="009A7C35">
        <w:t xml:space="preserve"> jours maximum à compter de la réception de la facture dans les formes prescrites.</w:t>
      </w:r>
    </w:p>
    <w:p w14:paraId="75DD0DB8" w14:textId="77777777" w:rsidR="00911DB8" w:rsidRPr="009A7C35" w:rsidRDefault="00911DB8" w:rsidP="008630D8"/>
    <w:p w14:paraId="3C644EE5" w14:textId="77777777" w:rsidR="00B3398C" w:rsidRPr="009A7C35" w:rsidRDefault="00B3398C" w:rsidP="008630D8">
      <w:r w:rsidRPr="009A7C35">
        <w:t xml:space="preserve">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w:t>
      </w:r>
      <w:r w:rsidR="004968F7" w:rsidRPr="009A7C35">
        <w:t xml:space="preserve">courir, majoré de </w:t>
      </w:r>
      <w:r w:rsidR="00AA3FDE">
        <w:t>hui</w:t>
      </w:r>
      <w:r w:rsidR="004968F7" w:rsidRPr="009A7C35">
        <w:t>t points</w:t>
      </w:r>
      <w:r w:rsidRPr="009A7C35">
        <w:t>.</w:t>
      </w:r>
      <w:r w:rsidR="0026288D">
        <w:t xml:space="preserve"> Une indemnité forfaitaire de 40 € correspondant aux frais de recouvrement sera versée.</w:t>
      </w:r>
    </w:p>
    <w:p w14:paraId="6F337530" w14:textId="77777777" w:rsidR="00B3398C" w:rsidRPr="009A7C35" w:rsidRDefault="00B3398C" w:rsidP="008630D8"/>
    <w:p w14:paraId="2423B603" w14:textId="77777777" w:rsidR="00B3398C" w:rsidRDefault="00B3398C" w:rsidP="008630D8">
      <w:r w:rsidRPr="009A7C35">
        <w:t>Le règlement sera effectué au compte ban</w:t>
      </w:r>
      <w:r w:rsidR="005144E6">
        <w:t>caire ou postal indiqué par le t</w:t>
      </w:r>
      <w:r w:rsidRPr="009A7C35">
        <w:t xml:space="preserve">itulaire </w:t>
      </w:r>
      <w:r w:rsidR="00911DB8">
        <w:t>ci-dessus.</w:t>
      </w:r>
    </w:p>
    <w:p w14:paraId="6F7B80B7" w14:textId="77777777" w:rsidR="00B3398C" w:rsidRPr="009A7C35" w:rsidRDefault="00B3398C">
      <w:pPr>
        <w:pStyle w:val="Corpsdetexte3"/>
        <w:spacing w:after="0"/>
        <w:rPr>
          <w:rFonts w:ascii="Arial" w:hAnsi="Arial" w:cs="Arial"/>
          <w:spacing w:val="4"/>
          <w:sz w:val="20"/>
          <w:szCs w:val="20"/>
        </w:rPr>
      </w:pPr>
    </w:p>
    <w:p w14:paraId="7005F1ED" w14:textId="77777777" w:rsidR="00B3398C" w:rsidRPr="000153EC" w:rsidRDefault="00B3398C" w:rsidP="008630D8">
      <w:pPr>
        <w:pStyle w:val="Titre1"/>
        <w:rPr>
          <w:i/>
          <w:iCs/>
        </w:rPr>
      </w:pPr>
      <w:bookmarkStart w:id="15" w:name="_Toc223522999"/>
      <w:r w:rsidRPr="000153EC">
        <w:t>AVANCE</w:t>
      </w:r>
      <w:bookmarkEnd w:id="15"/>
      <w:r w:rsidRPr="000153EC">
        <w:t xml:space="preserve"> </w:t>
      </w:r>
    </w:p>
    <w:p w14:paraId="530D6991" w14:textId="77777777" w:rsidR="00303880" w:rsidRPr="000153EC" w:rsidRDefault="00303880" w:rsidP="00274965">
      <w:pPr>
        <w:rPr>
          <w:rFonts w:ascii="Arial" w:hAnsi="Arial"/>
          <w:color w:val="FF0000"/>
          <w:sz w:val="20"/>
          <w:szCs w:val="20"/>
        </w:rPr>
      </w:pPr>
    </w:p>
    <w:p w14:paraId="37A694F7" w14:textId="77777777" w:rsidR="00ED5AA0" w:rsidRPr="000153EC" w:rsidRDefault="00ED5AA0" w:rsidP="00ED5AA0">
      <w:r w:rsidRPr="000153EC">
        <w:t>Le titulaire bénéficie d’une avance, dans les conditions des articles R2191-3 et suivants du Code de la Commande Publique, si le montant initial du marché est supérieur à 50 000 € HT et si le délai d’exécution est supérieur à 2 mois, sauf renonciation expresse du titulaire en page 2 du présent document.</w:t>
      </w:r>
    </w:p>
    <w:p w14:paraId="0CAD8F4A" w14:textId="77777777" w:rsidR="00ED5AA0" w:rsidRPr="000153EC" w:rsidRDefault="00ED5AA0" w:rsidP="00ED5AA0">
      <w:r w:rsidRPr="000153EC">
        <w:t>Le montant de l’avance est fixé à 10% pour les PME et de 5 % pour les autres entreprises du montant initial TTC du marché.</w:t>
      </w:r>
    </w:p>
    <w:p w14:paraId="795ECF43" w14:textId="77777777" w:rsidR="00ED5AA0" w:rsidRDefault="00ED5AA0" w:rsidP="00ED5AA0">
      <w:r w:rsidRPr="000153EC">
        <w:t>Le remboursement de l’avance, effectué par précompte sur les sommes dues au titulaire, commence lorsque le montant des prestations exécutées au titre du marché atteint soixante-cinq pour cent (65%).</w:t>
      </w:r>
      <w:r w:rsidRPr="007F3075">
        <w:t xml:space="preserve"> </w:t>
      </w:r>
    </w:p>
    <w:p w14:paraId="038082F0" w14:textId="77777777" w:rsidR="00C97149" w:rsidRDefault="00C97149" w:rsidP="00ED5AA0"/>
    <w:p w14:paraId="26072EE3" w14:textId="77777777" w:rsidR="00AF0875" w:rsidRPr="00C75BE1" w:rsidRDefault="00AF0875" w:rsidP="00AF0875">
      <w:pPr>
        <w:pStyle w:val="Titre1"/>
        <w:rPr>
          <w:i/>
          <w:iCs/>
        </w:rPr>
      </w:pPr>
      <w:bookmarkStart w:id="16" w:name="_Toc223523000"/>
      <w:r w:rsidRPr="009A7C35">
        <w:t>P</w:t>
      </w:r>
      <w:r>
        <w:t>ENALITES DE RETARD</w:t>
      </w:r>
      <w:bookmarkEnd w:id="16"/>
      <w:r>
        <w:t xml:space="preserve"> </w:t>
      </w:r>
    </w:p>
    <w:p w14:paraId="7C9E71AF" w14:textId="77777777" w:rsidR="00AF0875" w:rsidRDefault="00AF0875" w:rsidP="00AF0875">
      <w:r>
        <w:t>Les pénalités de retard seront appliquées selon l’article 14.1</w:t>
      </w:r>
      <w:r w:rsidRPr="0082116E">
        <w:t xml:space="preserve"> du CCAG</w:t>
      </w:r>
      <w:r w:rsidRPr="00CD324A">
        <w:t>-FCS</w:t>
      </w:r>
    </w:p>
    <w:p w14:paraId="61ACA799" w14:textId="77777777" w:rsidR="00ED5AA0" w:rsidRDefault="00ED5AA0" w:rsidP="00274965">
      <w:pPr>
        <w:rPr>
          <w:rFonts w:ascii="Arial" w:hAnsi="Arial"/>
          <w:color w:val="FF0000"/>
          <w:sz w:val="20"/>
          <w:szCs w:val="20"/>
        </w:rPr>
      </w:pPr>
    </w:p>
    <w:p w14:paraId="78EEE896" w14:textId="77777777" w:rsidR="00ED5AA0" w:rsidRPr="00373424" w:rsidRDefault="00ED5AA0" w:rsidP="00AF0875">
      <w:pPr>
        <w:pStyle w:val="Titre1"/>
        <w:numPr>
          <w:ilvl w:val="0"/>
          <w:numId w:val="6"/>
        </w:numPr>
        <w:ind w:left="567" w:hanging="567"/>
      </w:pPr>
      <w:bookmarkStart w:id="17" w:name="_Toc153959740"/>
      <w:bookmarkStart w:id="18" w:name="_Toc190869879"/>
      <w:bookmarkStart w:id="19" w:name="_Toc191997663"/>
      <w:bookmarkStart w:id="20" w:name="_Toc223523001"/>
      <w:r w:rsidRPr="00373424">
        <w:t>CLAUSES ENVIRONNEMENTALE ET D’INSERTION       SOCIALE</w:t>
      </w:r>
      <w:bookmarkEnd w:id="17"/>
      <w:bookmarkEnd w:id="18"/>
      <w:bookmarkEnd w:id="19"/>
      <w:bookmarkEnd w:id="20"/>
      <w:r w:rsidRPr="00373424">
        <w:t xml:space="preserve">     </w:t>
      </w:r>
    </w:p>
    <w:p w14:paraId="005DBAFB" w14:textId="36DF71E6" w:rsidR="00ED5AA0" w:rsidRPr="000153EC" w:rsidRDefault="00ED5AA0" w:rsidP="000153EC">
      <w:pPr>
        <w:pStyle w:val="Commentaire"/>
        <w:jc w:val="left"/>
      </w:pPr>
      <w:r w:rsidRPr="000153EC">
        <w:t xml:space="preserve">Les espaces verts du site INRAE </w:t>
      </w:r>
      <w:r w:rsidR="000153EC" w:rsidRPr="000153EC">
        <w:t xml:space="preserve">de Saint </w:t>
      </w:r>
      <w:proofErr w:type="spellStart"/>
      <w:r w:rsidR="000153EC" w:rsidRPr="000153EC">
        <w:t>Pée</w:t>
      </w:r>
      <w:proofErr w:type="spellEnd"/>
      <w:r w:rsidR="000153EC" w:rsidRPr="000153EC">
        <w:t xml:space="preserve"> sur Nivelle sont classés en zone Natura 2000.  Le chantier doit s'aligner sur les orientations de gestion spécifiques. </w:t>
      </w:r>
      <w:r w:rsidR="000153EC" w:rsidRPr="000153EC">
        <w:rPr>
          <w:b/>
          <w:bCs/>
        </w:rPr>
        <w:t xml:space="preserve">Le DOCOB (Document d'Objectifs) </w:t>
      </w:r>
      <w:r w:rsidR="000153EC" w:rsidRPr="000153EC">
        <w:t>est</w:t>
      </w:r>
      <w:r w:rsidR="000153EC" w:rsidRPr="000153EC">
        <w:rPr>
          <w:b/>
          <w:bCs/>
        </w:rPr>
        <w:t xml:space="preserve"> </w:t>
      </w:r>
      <w:r w:rsidR="000153EC" w:rsidRPr="000153EC">
        <w:t>disponible en mairie</w:t>
      </w:r>
      <w:r w:rsidR="000153EC" w:rsidRPr="000153EC">
        <w:t xml:space="preserve">. </w:t>
      </w:r>
      <w:r w:rsidRPr="000153EC">
        <w:t>Le titulaire pourra se référer à l’orientation de politique générale (OP3) du document d’orientation stratégie INRAE 2030</w:t>
      </w:r>
      <w:r w:rsidR="000153EC">
        <w:t>. (</w:t>
      </w:r>
      <w:r w:rsidR="000153EC" w:rsidRPr="000153EC">
        <w:t>Https://www.inrae.fr/sites/default/files/pdf/INRAE2030-FR.pdf</w:t>
      </w:r>
      <w:r w:rsidRPr="000153EC">
        <w:t>), qui fixe la feuille de route de l’Institut en matière de RSE, en termes de diminution de son impact carbone et de son engagement d’employeur.</w:t>
      </w:r>
    </w:p>
    <w:p w14:paraId="36A939E5" w14:textId="77777777" w:rsidR="00ED5AA0" w:rsidRPr="0085456B" w:rsidRDefault="00ED5AA0" w:rsidP="00ED5AA0">
      <w:r w:rsidRPr="000153EC">
        <w:t>Il s’engage à respecter la réglementation en matière d’environnement. En outre, il s’engage à n’utiliser aucun produit phytopharmaceutique pour l’entretien des espaces verts des deux sites</w:t>
      </w:r>
    </w:p>
    <w:p w14:paraId="151EE295" w14:textId="77777777" w:rsidR="00ED5AA0" w:rsidRDefault="00ED5AA0" w:rsidP="00ED5AA0">
      <w:pPr>
        <w:pStyle w:val="Corpsdetexte"/>
      </w:pPr>
    </w:p>
    <w:p w14:paraId="4C429626" w14:textId="77777777" w:rsidR="00ED5AA0" w:rsidRPr="00373424" w:rsidRDefault="00ED5AA0" w:rsidP="00AF0875">
      <w:pPr>
        <w:keepNext/>
        <w:keepLines/>
        <w:numPr>
          <w:ilvl w:val="0"/>
          <w:numId w:val="7"/>
        </w:numPr>
        <w:spacing w:before="240" w:after="0"/>
        <w:ind w:left="567" w:hanging="567"/>
        <w:outlineLvl w:val="0"/>
        <w:rPr>
          <w:rFonts w:ascii="Raleway" w:eastAsiaTheme="majorEastAsia" w:hAnsi="Raleway" w:cstheme="majorBidi"/>
          <w:color w:val="00A3A6"/>
          <w:sz w:val="32"/>
          <w:szCs w:val="32"/>
        </w:rPr>
      </w:pPr>
      <w:bookmarkStart w:id="21" w:name="_Toc153959741"/>
      <w:bookmarkStart w:id="22" w:name="_Toc190869880"/>
      <w:bookmarkStart w:id="23" w:name="_Toc191997664"/>
      <w:bookmarkStart w:id="24" w:name="_Toc223523002"/>
      <w:r w:rsidRPr="00373424">
        <w:rPr>
          <w:rFonts w:ascii="Raleway" w:eastAsiaTheme="majorEastAsia" w:hAnsi="Raleway" w:cstheme="majorBidi"/>
          <w:color w:val="00A3A6"/>
          <w:sz w:val="32"/>
          <w:szCs w:val="32"/>
        </w:rPr>
        <w:lastRenderedPageBreak/>
        <w:t>PROTECTION DES DONNES A CARACTERE PERSONNEL</w:t>
      </w:r>
      <w:bookmarkEnd w:id="21"/>
      <w:bookmarkEnd w:id="22"/>
      <w:bookmarkEnd w:id="23"/>
      <w:bookmarkEnd w:id="24"/>
      <w:r w:rsidRPr="00373424">
        <w:rPr>
          <w:rFonts w:ascii="Raleway" w:eastAsiaTheme="majorEastAsia" w:hAnsi="Raleway" w:cstheme="majorBidi"/>
          <w:color w:val="00A3A6"/>
          <w:sz w:val="32"/>
          <w:szCs w:val="32"/>
        </w:rPr>
        <w:t xml:space="preserve"> </w:t>
      </w:r>
    </w:p>
    <w:p w14:paraId="31870526" w14:textId="77777777" w:rsidR="00ED5AA0" w:rsidRPr="00373424" w:rsidRDefault="00ED5AA0" w:rsidP="00ED5AA0">
      <w:pPr>
        <w:widowControl w:val="0"/>
        <w:autoSpaceDE w:val="0"/>
        <w:autoSpaceDN w:val="0"/>
        <w:adjustRightInd w:val="0"/>
        <w:spacing w:line="200" w:lineRule="exact"/>
        <w:rPr>
          <w:rFonts w:ascii="Arial" w:hAnsi="Arial" w:cs="Arial"/>
          <w:sz w:val="20"/>
          <w:szCs w:val="20"/>
        </w:rPr>
      </w:pPr>
    </w:p>
    <w:p w14:paraId="23DD5860" w14:textId="77777777" w:rsidR="00ED5AA0" w:rsidRPr="00373424" w:rsidRDefault="00ED5AA0" w:rsidP="00AF0875">
      <w:pPr>
        <w:keepNext/>
        <w:numPr>
          <w:ilvl w:val="1"/>
          <w:numId w:val="7"/>
        </w:numPr>
        <w:tabs>
          <w:tab w:val="num" w:pos="576"/>
        </w:tabs>
        <w:spacing w:before="240" w:after="60"/>
        <w:ind w:left="576" w:hanging="576"/>
        <w:jc w:val="left"/>
        <w:outlineLvl w:val="1"/>
        <w:rPr>
          <w:rFonts w:ascii="Arial Narrow" w:eastAsia="Times New Roman" w:hAnsi="Arial Narrow" w:cs="Times New Roman"/>
          <w:bCs/>
          <w:iCs/>
          <w:color w:val="33CCCC"/>
          <w:sz w:val="24"/>
          <w:szCs w:val="28"/>
          <w:lang w:val="x-none" w:eastAsia="x-none"/>
        </w:rPr>
      </w:pPr>
      <w:bookmarkStart w:id="25" w:name="_Toc31886504"/>
      <w:bookmarkStart w:id="26" w:name="_Toc153959742"/>
      <w:bookmarkStart w:id="27" w:name="_Toc190869881"/>
      <w:bookmarkStart w:id="28" w:name="_Toc191997665"/>
      <w:bookmarkStart w:id="29" w:name="_Toc223523003"/>
      <w:r w:rsidRPr="00373424">
        <w:rPr>
          <w:rFonts w:ascii="Arial Narrow" w:eastAsia="Times New Roman" w:hAnsi="Arial Narrow" w:cs="Times New Roman"/>
          <w:bCs/>
          <w:iCs/>
          <w:color w:val="33CCCC"/>
          <w:sz w:val="24"/>
          <w:szCs w:val="28"/>
          <w:lang w:val="x-none" w:eastAsia="x-none"/>
        </w:rPr>
        <w:t>EXIGENCES REGLEMENTAIRES DE CONFIDENTIALITE ET SECURISATION DES DONNEES APPLICABLES AU TITULAIRE ET SES SOUS-TRAITANTS</w:t>
      </w:r>
      <w:bookmarkEnd w:id="25"/>
      <w:bookmarkEnd w:id="26"/>
      <w:bookmarkEnd w:id="27"/>
      <w:bookmarkEnd w:id="28"/>
      <w:bookmarkEnd w:id="29"/>
    </w:p>
    <w:p w14:paraId="7D941EFB" w14:textId="77777777" w:rsidR="00ED5AA0" w:rsidRPr="00373424" w:rsidRDefault="00ED5AA0" w:rsidP="00ED5AA0">
      <w:pPr>
        <w:spacing w:before="0" w:after="0"/>
        <w:rPr>
          <w:rFonts w:ascii="Calibri" w:eastAsia="Times New Roman" w:hAnsi="Calibri" w:cs="Calibri"/>
          <w:sz w:val="20"/>
          <w:lang w:eastAsia="fr-FR"/>
        </w:rPr>
      </w:pPr>
    </w:p>
    <w:p w14:paraId="367587A8" w14:textId="77777777" w:rsidR="00ED5AA0" w:rsidRPr="00373424" w:rsidRDefault="00ED5AA0" w:rsidP="00ED5AA0">
      <w:pPr>
        <w:spacing w:before="0" w:after="0"/>
      </w:pPr>
      <w:r w:rsidRPr="00373424">
        <w:t xml:space="preserve">L’offre du titulaire respecte les obligations posées par le CCAP. De plus, la gestion des données doit répondre aux exigences posées par le règlement européen sur les données personnelles, l'ANSSI et la DINUM. </w:t>
      </w:r>
    </w:p>
    <w:p w14:paraId="55E21744" w14:textId="77777777" w:rsidR="00ED5AA0" w:rsidRPr="00373424" w:rsidRDefault="00ED5AA0" w:rsidP="00ED5AA0">
      <w:pPr>
        <w:spacing w:before="0" w:after="0"/>
      </w:pPr>
    </w:p>
    <w:p w14:paraId="5DA3605F" w14:textId="77777777" w:rsidR="00ED5AA0" w:rsidRPr="00373424" w:rsidRDefault="00ED5AA0" w:rsidP="00ED5AA0">
      <w:pPr>
        <w:spacing w:before="0" w:after="0"/>
      </w:pPr>
      <w:r w:rsidRPr="00373424">
        <w:t>La prestation doit être conforme aux référentiels ainsi qu'au règlement et doit évoluer conformément à leurs éventuelles révisions :</w:t>
      </w:r>
    </w:p>
    <w:p w14:paraId="5FB50017" w14:textId="77777777" w:rsidR="00ED5AA0" w:rsidRPr="00373424" w:rsidRDefault="00ED5AA0" w:rsidP="00ED5AA0">
      <w:pPr>
        <w:spacing w:before="0" w:after="0"/>
        <w:rPr>
          <w:rFonts w:ascii="Calibri" w:eastAsia="Times New Roman" w:hAnsi="Calibri" w:cs="Times New Roman"/>
          <w:sz w:val="20"/>
          <w:szCs w:val="20"/>
          <w:lang w:eastAsia="fr-FR"/>
        </w:rPr>
      </w:pPr>
      <w:r w:rsidRPr="00373424">
        <w:rPr>
          <w:rFonts w:ascii="Calibri" w:eastAsia="Times New Roman" w:hAnsi="Calibri" w:cs="Times New Roman"/>
          <w:sz w:val="20"/>
          <w:szCs w:val="20"/>
          <w:lang w:eastAsia="fr-FR"/>
        </w:rPr>
        <w:t> </w:t>
      </w:r>
    </w:p>
    <w:p w14:paraId="3DD15B8E" w14:textId="77777777" w:rsidR="00ED5AA0" w:rsidRPr="00373424" w:rsidRDefault="00ED5AA0" w:rsidP="00AF0875">
      <w:pPr>
        <w:numPr>
          <w:ilvl w:val="2"/>
          <w:numId w:val="7"/>
        </w:numPr>
        <w:autoSpaceDE w:val="0"/>
        <w:autoSpaceDN w:val="0"/>
        <w:adjustRightInd w:val="0"/>
        <w:spacing w:before="0" w:after="0"/>
        <w:ind w:left="720" w:firstLine="0"/>
        <w:contextualSpacing/>
        <w:jc w:val="left"/>
        <w:outlineLvl w:val="2"/>
        <w:rPr>
          <w:rFonts w:ascii="Arial Narrow" w:eastAsia="Calibri" w:hAnsi="Arial Narrow" w:cs="Times-Roman"/>
          <w:color w:val="33CCCC"/>
          <w:sz w:val="20"/>
          <w:szCs w:val="18"/>
        </w:rPr>
      </w:pPr>
      <w:bookmarkStart w:id="30" w:name="_Toc31886505"/>
      <w:bookmarkStart w:id="31" w:name="_Toc153959743"/>
      <w:bookmarkStart w:id="32" w:name="_Toc190869882"/>
      <w:bookmarkStart w:id="33" w:name="_Toc191997666"/>
      <w:bookmarkStart w:id="34" w:name="_Toc223523004"/>
      <w:r w:rsidRPr="00373424">
        <w:rPr>
          <w:rFonts w:ascii="Arial Narrow" w:eastAsia="Calibri" w:hAnsi="Arial Narrow" w:cs="Times-Roman"/>
          <w:color w:val="33CCCC"/>
          <w:sz w:val="20"/>
          <w:szCs w:val="18"/>
        </w:rPr>
        <w:t>Conformité au RGI</w:t>
      </w:r>
      <w:bookmarkEnd w:id="30"/>
      <w:bookmarkEnd w:id="31"/>
      <w:bookmarkEnd w:id="32"/>
      <w:bookmarkEnd w:id="33"/>
      <w:bookmarkEnd w:id="34"/>
    </w:p>
    <w:p w14:paraId="23B23153" w14:textId="77777777" w:rsidR="00ED5AA0" w:rsidRPr="00373424" w:rsidRDefault="00ED5AA0" w:rsidP="00ED5AA0">
      <w:pPr>
        <w:spacing w:before="0" w:after="0"/>
        <w:rPr>
          <w:rFonts w:ascii="Calibri" w:eastAsia="Times New Roman" w:hAnsi="Calibri" w:cs="Calibri"/>
          <w:color w:val="33CCCC"/>
          <w:sz w:val="20"/>
          <w:lang w:eastAsia="fr-FR"/>
        </w:rPr>
      </w:pPr>
      <w:r w:rsidRPr="00373424">
        <w:rPr>
          <w:rFonts w:ascii="Calibri" w:eastAsia="Times New Roman" w:hAnsi="Calibri" w:cs="Calibri"/>
          <w:color w:val="33CCCC"/>
          <w:sz w:val="20"/>
          <w:lang w:eastAsia="fr-FR"/>
        </w:rPr>
        <w:t xml:space="preserve"> </w:t>
      </w:r>
    </w:p>
    <w:p w14:paraId="061B15B9" w14:textId="77777777" w:rsidR="00ED5AA0" w:rsidRPr="00373424" w:rsidRDefault="00ED5AA0" w:rsidP="00ED5AA0">
      <w:pPr>
        <w:spacing w:before="0" w:after="0"/>
      </w:pPr>
      <w:r w:rsidRPr="00373424">
        <w:t xml:space="preserve">Le référentiel général d'interopérabilité fixe les règles techniques permettant d’assurer l’interopérabilité des systèmes d’information. Il détermine notamment les répertoires de données, les normes et les standards qui doivent être utilisés par les autorités administratives. </w:t>
      </w:r>
    </w:p>
    <w:p w14:paraId="581D0225" w14:textId="77777777" w:rsidR="00ED5AA0" w:rsidRPr="00373424" w:rsidRDefault="00ED5AA0" w:rsidP="00ED5AA0">
      <w:pPr>
        <w:spacing w:before="0" w:after="0"/>
      </w:pPr>
    </w:p>
    <w:p w14:paraId="6BE81829" w14:textId="77777777" w:rsidR="00ED5AA0" w:rsidRPr="00373424" w:rsidRDefault="00ED5AA0" w:rsidP="00ED5AA0">
      <w:pPr>
        <w:spacing w:before="0" w:after="0"/>
      </w:pPr>
      <w:r w:rsidRPr="00373424">
        <w:t>La dernière version du RGI figure dans l'arrêté en date du 20 avril 2016. (JORF n°0095 du 22 avril 2016 texte n° 1)</w:t>
      </w:r>
    </w:p>
    <w:p w14:paraId="41F3CB1D" w14:textId="77777777" w:rsidR="00ED5AA0" w:rsidRPr="00373424" w:rsidRDefault="00ED5AA0" w:rsidP="00ED5AA0">
      <w:pPr>
        <w:spacing w:before="0" w:after="0"/>
      </w:pPr>
    </w:p>
    <w:p w14:paraId="40C3F8DE" w14:textId="77777777" w:rsidR="00ED5AA0" w:rsidRPr="00373424" w:rsidRDefault="00ED5AA0" w:rsidP="00ED5AA0">
      <w:pPr>
        <w:spacing w:before="0" w:after="0"/>
      </w:pPr>
      <w:r w:rsidRPr="00373424">
        <w:t>Informations concernant le RGI :</w:t>
      </w:r>
    </w:p>
    <w:p w14:paraId="392F349D" w14:textId="77777777" w:rsidR="00ED5AA0" w:rsidRPr="00373424" w:rsidRDefault="000153EC" w:rsidP="00ED5AA0">
      <w:pPr>
        <w:spacing w:before="0" w:after="0"/>
        <w:jc w:val="left"/>
        <w:rPr>
          <w:rFonts w:ascii="Calibri" w:eastAsia="Times New Roman" w:hAnsi="Calibri" w:cs="Calibri"/>
          <w:sz w:val="20"/>
          <w:lang w:eastAsia="fr-FR"/>
        </w:rPr>
      </w:pPr>
      <w:hyperlink r:id="rId11" w:history="1">
        <w:r w:rsidR="00ED5AA0" w:rsidRPr="00373424">
          <w:rPr>
            <w:rFonts w:ascii="Calibri" w:eastAsia="Times New Roman" w:hAnsi="Calibri" w:cs="Calibri"/>
            <w:color w:val="0563C1"/>
            <w:sz w:val="20"/>
            <w:u w:val="single"/>
            <w:lang w:eastAsia="fr-FR"/>
          </w:rPr>
          <w:t>http://references.modernisation.gouv.fr/interoperabilite</w:t>
        </w:r>
      </w:hyperlink>
    </w:p>
    <w:p w14:paraId="63024E50" w14:textId="77777777" w:rsidR="00ED5AA0" w:rsidRPr="00373424" w:rsidRDefault="00ED5AA0" w:rsidP="00ED5AA0">
      <w:pPr>
        <w:spacing w:before="0" w:after="0"/>
        <w:rPr>
          <w:rFonts w:ascii="Calibri" w:eastAsia="Times New Roman" w:hAnsi="Calibri" w:cs="Times New Roman"/>
          <w:sz w:val="20"/>
          <w:szCs w:val="20"/>
          <w:lang w:eastAsia="fr-FR"/>
        </w:rPr>
      </w:pPr>
      <w:r w:rsidRPr="00373424">
        <w:rPr>
          <w:rFonts w:ascii="Calibri" w:eastAsia="Times New Roman" w:hAnsi="Calibri" w:cs="Times New Roman"/>
          <w:sz w:val="20"/>
          <w:szCs w:val="20"/>
          <w:lang w:eastAsia="fr-FR"/>
        </w:rPr>
        <w:t> </w:t>
      </w:r>
    </w:p>
    <w:p w14:paraId="6A8346C0" w14:textId="77777777" w:rsidR="00ED5AA0" w:rsidRPr="00373424" w:rsidRDefault="00ED5AA0" w:rsidP="00AF0875">
      <w:pPr>
        <w:numPr>
          <w:ilvl w:val="2"/>
          <w:numId w:val="7"/>
        </w:numPr>
        <w:autoSpaceDE w:val="0"/>
        <w:autoSpaceDN w:val="0"/>
        <w:adjustRightInd w:val="0"/>
        <w:spacing w:before="0" w:after="0"/>
        <w:ind w:left="720" w:firstLine="0"/>
        <w:contextualSpacing/>
        <w:jc w:val="left"/>
        <w:outlineLvl w:val="2"/>
        <w:rPr>
          <w:rFonts w:ascii="Arial Narrow" w:eastAsia="Calibri" w:hAnsi="Arial Narrow" w:cs="Times-Roman"/>
          <w:color w:val="33CCCC"/>
          <w:sz w:val="20"/>
          <w:szCs w:val="18"/>
        </w:rPr>
      </w:pPr>
      <w:bookmarkStart w:id="35" w:name="_Toc153959744"/>
      <w:bookmarkStart w:id="36" w:name="_Toc190869883"/>
      <w:bookmarkStart w:id="37" w:name="_Toc191997667"/>
      <w:bookmarkStart w:id="38" w:name="_Toc31886506"/>
      <w:bookmarkStart w:id="39" w:name="_Toc223523005"/>
      <w:r w:rsidRPr="00373424">
        <w:rPr>
          <w:rFonts w:ascii="Arial Narrow" w:eastAsia="Calibri" w:hAnsi="Arial Narrow" w:cs="Times-Roman"/>
          <w:color w:val="33CCCC"/>
          <w:sz w:val="20"/>
          <w:szCs w:val="18"/>
        </w:rPr>
        <w:t>Conformité au RGAA</w:t>
      </w:r>
      <w:bookmarkEnd w:id="35"/>
      <w:bookmarkEnd w:id="36"/>
      <w:bookmarkEnd w:id="37"/>
      <w:bookmarkEnd w:id="39"/>
      <w:r w:rsidRPr="00373424">
        <w:rPr>
          <w:rFonts w:ascii="Arial Narrow" w:eastAsia="Calibri" w:hAnsi="Arial Narrow" w:cs="Times-Roman"/>
          <w:color w:val="33CCCC"/>
          <w:sz w:val="20"/>
          <w:szCs w:val="18"/>
        </w:rPr>
        <w:t xml:space="preserve"> </w:t>
      </w:r>
      <w:bookmarkEnd w:id="38"/>
    </w:p>
    <w:p w14:paraId="493E1EF9" w14:textId="77777777" w:rsidR="00ED5AA0" w:rsidRPr="00373424" w:rsidRDefault="00ED5AA0" w:rsidP="00ED5AA0">
      <w:pPr>
        <w:spacing w:before="0" w:after="0"/>
        <w:rPr>
          <w:rFonts w:ascii="Calibri" w:eastAsia="Times New Roman" w:hAnsi="Calibri" w:cs="Calibri"/>
          <w:sz w:val="20"/>
          <w:lang w:eastAsia="fr-FR"/>
        </w:rPr>
      </w:pPr>
    </w:p>
    <w:p w14:paraId="6F370D85" w14:textId="77777777" w:rsidR="00ED5AA0" w:rsidRPr="00373424" w:rsidRDefault="00ED5AA0" w:rsidP="00ED5AA0">
      <w:pPr>
        <w:spacing w:before="0" w:after="0"/>
      </w:pPr>
      <w:r w:rsidRPr="00373424">
        <w:t xml:space="preserve">L’article 47 de la loi n° 2005-102 du 11 février 2005 pour l’égalité des droits et des chances, la participation et la citoyenneté des personnes handicapées fait de l’accessibilité une exigence pour tous les services de communication publique en ligne de l’État, les collectivités territoriales et les établissements publics qui en dépendent. Il stipule que les informations diffusées par ces services doivent être accessibles à tous. </w:t>
      </w:r>
    </w:p>
    <w:p w14:paraId="2E0EAA11" w14:textId="77777777" w:rsidR="00ED5AA0" w:rsidRPr="00373424" w:rsidRDefault="00ED5AA0" w:rsidP="00ED5AA0">
      <w:pPr>
        <w:spacing w:before="0" w:after="0"/>
      </w:pPr>
      <w:r w:rsidRPr="00373424">
        <w:t xml:space="preserve">Le RGAA, à forte dimension technique, propose une traduction opérationnelle des critères d’accessibilité issus des règles internationales ainsi qu’une méthodologie pour vérifier la conformité à ces critères. </w:t>
      </w:r>
    </w:p>
    <w:p w14:paraId="039F26AC" w14:textId="77777777" w:rsidR="00ED5AA0" w:rsidRPr="00373424" w:rsidRDefault="00ED5AA0" w:rsidP="00ED5AA0">
      <w:pPr>
        <w:spacing w:before="0" w:after="0"/>
      </w:pPr>
    </w:p>
    <w:p w14:paraId="0B9B3575" w14:textId="77777777" w:rsidR="00ED5AA0" w:rsidRPr="00373424" w:rsidRDefault="00ED5AA0" w:rsidP="00ED5AA0">
      <w:pPr>
        <w:spacing w:before="0" w:after="0"/>
      </w:pPr>
      <w:r w:rsidRPr="00373424">
        <w:t xml:space="preserve">La version 3.0 du RGAA a été approuvée par l’arrêté du 29 avril 2015. </w:t>
      </w:r>
    </w:p>
    <w:p w14:paraId="5C5E79FB" w14:textId="77777777" w:rsidR="00ED5AA0" w:rsidRPr="00373424" w:rsidRDefault="00ED5AA0" w:rsidP="00ED5AA0">
      <w:pPr>
        <w:spacing w:before="0" w:after="0"/>
      </w:pPr>
    </w:p>
    <w:p w14:paraId="2F7A8008" w14:textId="77777777" w:rsidR="00ED5AA0" w:rsidRPr="00373424" w:rsidRDefault="00ED5AA0" w:rsidP="00ED5AA0">
      <w:pPr>
        <w:spacing w:before="0" w:after="0"/>
      </w:pPr>
      <w:r w:rsidRPr="00373424">
        <w:t xml:space="preserve">Informations concernant le RGAA : </w:t>
      </w:r>
    </w:p>
    <w:p w14:paraId="098E7153" w14:textId="77777777" w:rsidR="00ED5AA0" w:rsidRPr="00373424" w:rsidRDefault="000153EC" w:rsidP="00ED5AA0">
      <w:pPr>
        <w:spacing w:before="0" w:after="0"/>
        <w:jc w:val="left"/>
        <w:rPr>
          <w:rFonts w:ascii="Calibri" w:eastAsia="Times New Roman" w:hAnsi="Calibri" w:cs="Calibri"/>
          <w:color w:val="0563C1"/>
          <w:sz w:val="20"/>
          <w:u w:val="single"/>
          <w:lang w:eastAsia="fr-FR"/>
        </w:rPr>
      </w:pPr>
      <w:hyperlink r:id="rId12" w:history="1">
        <w:r w:rsidR="00ED5AA0" w:rsidRPr="00373424">
          <w:rPr>
            <w:rFonts w:ascii="Calibri" w:eastAsia="Times New Roman" w:hAnsi="Calibri" w:cs="Calibri"/>
            <w:color w:val="0563C1"/>
            <w:sz w:val="20"/>
            <w:u w:val="single"/>
            <w:lang w:eastAsia="fr-FR"/>
          </w:rPr>
          <w:t>http://references.modernisation.gouv.fr/referentiel/</w:t>
        </w:r>
      </w:hyperlink>
    </w:p>
    <w:p w14:paraId="389E3C65" w14:textId="77777777" w:rsidR="00ED5AA0" w:rsidRDefault="00ED5AA0" w:rsidP="00ED5AA0">
      <w:pPr>
        <w:spacing w:before="0" w:after="0"/>
        <w:jc w:val="left"/>
        <w:rPr>
          <w:rFonts w:ascii="Calibri" w:eastAsia="Times New Roman" w:hAnsi="Calibri" w:cs="Calibri"/>
          <w:sz w:val="20"/>
          <w:lang w:eastAsia="fr-FR"/>
        </w:rPr>
      </w:pPr>
    </w:p>
    <w:p w14:paraId="297FADDC" w14:textId="77777777" w:rsidR="00ED5AA0" w:rsidRDefault="00ED5AA0" w:rsidP="00ED5AA0">
      <w:pPr>
        <w:spacing w:before="0" w:after="0"/>
        <w:jc w:val="left"/>
        <w:rPr>
          <w:rFonts w:ascii="Calibri" w:eastAsia="Times New Roman" w:hAnsi="Calibri" w:cs="Calibri"/>
          <w:sz w:val="20"/>
          <w:lang w:eastAsia="fr-FR"/>
        </w:rPr>
      </w:pPr>
    </w:p>
    <w:p w14:paraId="223D891F" w14:textId="77777777" w:rsidR="00ED5AA0" w:rsidRPr="00373424" w:rsidRDefault="00ED5AA0" w:rsidP="00AF0875">
      <w:pPr>
        <w:numPr>
          <w:ilvl w:val="2"/>
          <w:numId w:val="7"/>
        </w:numPr>
        <w:autoSpaceDE w:val="0"/>
        <w:autoSpaceDN w:val="0"/>
        <w:adjustRightInd w:val="0"/>
        <w:spacing w:before="0" w:after="0"/>
        <w:ind w:left="720" w:firstLine="0"/>
        <w:contextualSpacing/>
        <w:jc w:val="left"/>
        <w:outlineLvl w:val="2"/>
        <w:rPr>
          <w:rFonts w:ascii="Arial Narrow" w:eastAsia="Calibri" w:hAnsi="Arial Narrow" w:cs="Times-Roman"/>
          <w:color w:val="33CCCC"/>
          <w:sz w:val="20"/>
          <w:szCs w:val="18"/>
        </w:rPr>
      </w:pPr>
      <w:bookmarkStart w:id="40" w:name="_Toc31886507"/>
      <w:bookmarkStart w:id="41" w:name="_Toc153959745"/>
      <w:bookmarkStart w:id="42" w:name="_Toc190869884"/>
      <w:bookmarkStart w:id="43" w:name="_Toc191997668"/>
      <w:bookmarkStart w:id="44" w:name="_Toc223523006"/>
      <w:r w:rsidRPr="00373424">
        <w:rPr>
          <w:rFonts w:ascii="Arial Narrow" w:eastAsia="Calibri" w:hAnsi="Arial Narrow" w:cs="Times-Roman"/>
          <w:color w:val="33CCCC"/>
          <w:sz w:val="20"/>
          <w:szCs w:val="18"/>
        </w:rPr>
        <w:t>Conformité au RGS</w:t>
      </w:r>
      <w:bookmarkEnd w:id="40"/>
      <w:bookmarkEnd w:id="41"/>
      <w:bookmarkEnd w:id="42"/>
      <w:bookmarkEnd w:id="43"/>
      <w:bookmarkEnd w:id="44"/>
    </w:p>
    <w:p w14:paraId="2DC22695" w14:textId="77777777" w:rsidR="00ED5AA0" w:rsidRPr="00373424" w:rsidRDefault="00ED5AA0" w:rsidP="00ED5AA0">
      <w:pPr>
        <w:spacing w:before="0" w:after="0"/>
        <w:rPr>
          <w:rFonts w:ascii="Calibri" w:eastAsia="Times New Roman" w:hAnsi="Calibri" w:cs="Calibri"/>
          <w:sz w:val="20"/>
          <w:lang w:eastAsia="fr-FR"/>
        </w:rPr>
      </w:pPr>
    </w:p>
    <w:p w14:paraId="0C4EDE13" w14:textId="77777777" w:rsidR="00ED5AA0" w:rsidRPr="00373424" w:rsidRDefault="00ED5AA0" w:rsidP="00ED5AA0">
      <w:pPr>
        <w:spacing w:before="0" w:after="0"/>
      </w:pPr>
      <w:r w:rsidRPr="00373424">
        <w:t xml:space="preserve">Le référentiel général de sécurité est pris en application du décret n° 2010-112 du 2 février 2010 pris pour l’application des articles 9, 10 et 12 de l’ordonnance n° 2005-1516 du 8 décembre 2005 relative aux échanges électroniques entre les usagers et les autorités administratives. </w:t>
      </w:r>
    </w:p>
    <w:p w14:paraId="48AA3E5E" w14:textId="77777777" w:rsidR="00ED5AA0" w:rsidRPr="00373424" w:rsidRDefault="00ED5AA0" w:rsidP="00ED5AA0">
      <w:pPr>
        <w:spacing w:before="0" w:after="0"/>
      </w:pPr>
      <w:r w:rsidRPr="00373424">
        <w:t xml:space="preserve">La solution doit respecter les recommandations du RGS et particulièrement parmi celles-ci : </w:t>
      </w:r>
    </w:p>
    <w:p w14:paraId="46277038" w14:textId="77777777" w:rsidR="00ED5AA0" w:rsidRPr="00373424" w:rsidRDefault="00ED5AA0" w:rsidP="00ED5AA0">
      <w:pPr>
        <w:spacing w:before="0" w:after="0"/>
      </w:pPr>
      <w:r w:rsidRPr="00373424">
        <w:t>Une obligation de chiffrement des flux de données entre l’INRAE et le prestataire ainsi que ses sous-traitants éventuels,</w:t>
      </w:r>
    </w:p>
    <w:p w14:paraId="7208E68A" w14:textId="77777777" w:rsidR="00ED5AA0" w:rsidRPr="00373424" w:rsidRDefault="00ED5AA0" w:rsidP="00ED5AA0">
      <w:pPr>
        <w:spacing w:before="0" w:after="0"/>
      </w:pPr>
      <w:r w:rsidRPr="00373424">
        <w:t xml:space="preserve">Une recommandation de chiffrement du serveur qui stockera les données INRAE chez le prestataire. Cette fonctionnalité non-obligatoire est chiffrée le cas échéant dans le bordereau des prix du titulaire dans l'hypothèse où elle n'est pas prévue en standard dans la solution. </w:t>
      </w:r>
    </w:p>
    <w:p w14:paraId="5A811FF0" w14:textId="77777777" w:rsidR="00ED5AA0" w:rsidRPr="00373424" w:rsidRDefault="00ED5AA0" w:rsidP="00ED5AA0">
      <w:pPr>
        <w:spacing w:before="0" w:after="0"/>
      </w:pPr>
    </w:p>
    <w:p w14:paraId="26B311EE" w14:textId="77777777" w:rsidR="00ED5AA0" w:rsidRPr="00373424" w:rsidRDefault="00ED5AA0" w:rsidP="00ED5AA0">
      <w:pPr>
        <w:spacing w:before="0" w:after="0"/>
      </w:pPr>
      <w:r w:rsidRPr="00373424">
        <w:t>Informations concernant le RGS :</w:t>
      </w:r>
    </w:p>
    <w:p w14:paraId="3EC3A5D6" w14:textId="77777777" w:rsidR="00ED5AA0" w:rsidRPr="00373424" w:rsidRDefault="000153EC" w:rsidP="00ED5AA0">
      <w:pPr>
        <w:spacing w:before="0" w:after="0"/>
        <w:rPr>
          <w:rFonts w:ascii="Calibri" w:eastAsia="Times New Roman" w:hAnsi="Calibri" w:cs="Calibri"/>
          <w:color w:val="0563C1"/>
          <w:sz w:val="20"/>
          <w:u w:val="single"/>
          <w:lang w:eastAsia="fr-FR"/>
        </w:rPr>
      </w:pPr>
      <w:hyperlink r:id="rId13" w:history="1">
        <w:r w:rsidR="00ED5AA0" w:rsidRPr="00373424">
          <w:rPr>
            <w:rFonts w:ascii="Calibri" w:eastAsia="Times New Roman" w:hAnsi="Calibri" w:cs="Calibri"/>
            <w:color w:val="0563C1"/>
            <w:sz w:val="20"/>
            <w:u w:val="single"/>
            <w:lang w:eastAsia="fr-FR"/>
          </w:rPr>
          <w:t>http://www.ssi.gouv.fr/administration/reglementation/confiance-numerique/le-referentiel-general-de-securite-rgs/</w:t>
        </w:r>
      </w:hyperlink>
    </w:p>
    <w:p w14:paraId="72BDDC6E" w14:textId="77777777" w:rsidR="00ED5AA0" w:rsidRPr="00373424" w:rsidRDefault="00ED5AA0" w:rsidP="00ED5AA0">
      <w:pPr>
        <w:spacing w:before="0" w:after="0"/>
        <w:rPr>
          <w:rFonts w:ascii="Calibri" w:eastAsia="Times New Roman" w:hAnsi="Calibri" w:cs="Calibri"/>
          <w:sz w:val="20"/>
          <w:lang w:eastAsia="fr-FR"/>
        </w:rPr>
      </w:pPr>
    </w:p>
    <w:p w14:paraId="78BE520E" w14:textId="77777777" w:rsidR="00ED5AA0" w:rsidRPr="00373424" w:rsidRDefault="00ED5AA0" w:rsidP="00AF0875">
      <w:pPr>
        <w:numPr>
          <w:ilvl w:val="2"/>
          <w:numId w:val="7"/>
        </w:numPr>
        <w:autoSpaceDE w:val="0"/>
        <w:autoSpaceDN w:val="0"/>
        <w:adjustRightInd w:val="0"/>
        <w:spacing w:before="0" w:after="0"/>
        <w:ind w:left="720" w:firstLine="0"/>
        <w:contextualSpacing/>
        <w:jc w:val="left"/>
        <w:outlineLvl w:val="2"/>
        <w:rPr>
          <w:rFonts w:ascii="Arial Narrow" w:eastAsia="Calibri" w:hAnsi="Arial Narrow" w:cs="Times-Roman"/>
          <w:color w:val="33CCCC"/>
          <w:sz w:val="20"/>
          <w:szCs w:val="18"/>
        </w:rPr>
      </w:pPr>
      <w:bookmarkStart w:id="45" w:name="_Toc31886508"/>
      <w:bookmarkStart w:id="46" w:name="_Toc153959746"/>
      <w:bookmarkStart w:id="47" w:name="_Toc190869885"/>
      <w:bookmarkStart w:id="48" w:name="_Toc191997669"/>
      <w:bookmarkStart w:id="49" w:name="_Toc223523007"/>
      <w:r w:rsidRPr="00373424">
        <w:rPr>
          <w:rFonts w:ascii="Arial Narrow" w:eastAsia="Calibri" w:hAnsi="Arial Narrow" w:cs="Times-Roman"/>
          <w:color w:val="33CCCC"/>
          <w:sz w:val="20"/>
          <w:szCs w:val="18"/>
        </w:rPr>
        <w:t>Conformité à la PSSIE</w:t>
      </w:r>
      <w:bookmarkEnd w:id="45"/>
      <w:bookmarkEnd w:id="46"/>
      <w:bookmarkEnd w:id="47"/>
      <w:bookmarkEnd w:id="48"/>
      <w:bookmarkEnd w:id="49"/>
    </w:p>
    <w:p w14:paraId="385EEB15" w14:textId="77777777" w:rsidR="00ED5AA0" w:rsidRPr="00373424" w:rsidRDefault="00ED5AA0" w:rsidP="00ED5AA0">
      <w:pPr>
        <w:spacing w:before="0" w:after="0"/>
        <w:ind w:left="792"/>
        <w:jc w:val="left"/>
        <w:rPr>
          <w:rFonts w:ascii="Arial" w:eastAsia="Times New Roman" w:hAnsi="Arial" w:cs="Times New Roman"/>
          <w:sz w:val="24"/>
          <w:szCs w:val="20"/>
          <w:lang w:eastAsia="fr-FR"/>
        </w:rPr>
      </w:pPr>
    </w:p>
    <w:p w14:paraId="2C6D522E" w14:textId="77777777" w:rsidR="00ED5AA0" w:rsidRPr="00373424" w:rsidRDefault="00ED5AA0" w:rsidP="00ED5AA0">
      <w:pPr>
        <w:spacing w:before="0" w:after="0"/>
      </w:pPr>
      <w:r w:rsidRPr="00373424">
        <w:t>La Politique de Sécurité des Systèmes d’information de l’Etat est entrée en vigueur le 19/08/2014, qui fixe les règles de protection applicables aux systèmes d’information de l’Etat.</w:t>
      </w:r>
    </w:p>
    <w:p w14:paraId="78F68879" w14:textId="77777777" w:rsidR="00ED5AA0" w:rsidRPr="00373424" w:rsidRDefault="00ED5AA0" w:rsidP="00ED5AA0">
      <w:pPr>
        <w:spacing w:before="0" w:after="0"/>
      </w:pPr>
    </w:p>
    <w:p w14:paraId="24DE7B07" w14:textId="77777777" w:rsidR="00ED5AA0" w:rsidRPr="00373424" w:rsidRDefault="00ED5AA0" w:rsidP="00ED5AA0">
      <w:pPr>
        <w:spacing w:before="0" w:after="0"/>
      </w:pPr>
      <w:r w:rsidRPr="00373424">
        <w:t>Informations concernant la PSSIE :</w:t>
      </w:r>
    </w:p>
    <w:p w14:paraId="062272C5" w14:textId="77777777" w:rsidR="00ED5AA0" w:rsidRPr="00373424" w:rsidRDefault="000153EC" w:rsidP="00ED5AA0">
      <w:pPr>
        <w:spacing w:before="0" w:after="0"/>
        <w:rPr>
          <w:rFonts w:ascii="Calibri" w:eastAsia="Times New Roman" w:hAnsi="Calibri" w:cs="Calibri"/>
          <w:sz w:val="20"/>
          <w:lang w:eastAsia="fr-FR"/>
        </w:rPr>
      </w:pPr>
      <w:hyperlink r:id="rId14" w:history="1">
        <w:r w:rsidR="00ED5AA0" w:rsidRPr="00373424">
          <w:rPr>
            <w:rFonts w:ascii="Calibri" w:eastAsia="Times New Roman" w:hAnsi="Calibri" w:cs="Calibri"/>
            <w:color w:val="0563C1"/>
            <w:sz w:val="20"/>
            <w:u w:val="single"/>
            <w:lang w:eastAsia="fr-FR"/>
          </w:rPr>
          <w:t>https://www.ssi.gouv.fr/entreprise/reglementation/protection-des-systemes-dinformations/la-politique-de-securite-des-systemes-dinformation-de-letat-pssie/</w:t>
        </w:r>
      </w:hyperlink>
    </w:p>
    <w:p w14:paraId="72999E05" w14:textId="77777777" w:rsidR="00ED5AA0" w:rsidRPr="00373424" w:rsidRDefault="00ED5AA0" w:rsidP="00ED5AA0">
      <w:pPr>
        <w:spacing w:before="0" w:after="0"/>
        <w:rPr>
          <w:rFonts w:ascii="Calibri" w:eastAsia="Times New Roman" w:hAnsi="Calibri" w:cs="Calibri"/>
          <w:sz w:val="20"/>
          <w:lang w:eastAsia="fr-FR"/>
        </w:rPr>
      </w:pPr>
    </w:p>
    <w:p w14:paraId="0A501756" w14:textId="77777777" w:rsidR="00ED5AA0" w:rsidRPr="00373424" w:rsidRDefault="00ED5AA0" w:rsidP="00ED5AA0">
      <w:pPr>
        <w:spacing w:before="0" w:after="0"/>
        <w:rPr>
          <w:rFonts w:ascii="Calibri" w:eastAsia="Times New Roman" w:hAnsi="Calibri" w:cs="Calibri"/>
          <w:sz w:val="20"/>
          <w:lang w:eastAsia="fr-FR"/>
        </w:rPr>
      </w:pPr>
    </w:p>
    <w:p w14:paraId="3D9BF8E9" w14:textId="77777777" w:rsidR="00ED5AA0" w:rsidRPr="00373424" w:rsidRDefault="00ED5AA0" w:rsidP="00AF0875">
      <w:pPr>
        <w:numPr>
          <w:ilvl w:val="2"/>
          <w:numId w:val="7"/>
        </w:numPr>
        <w:autoSpaceDE w:val="0"/>
        <w:autoSpaceDN w:val="0"/>
        <w:adjustRightInd w:val="0"/>
        <w:spacing w:before="0" w:after="0"/>
        <w:ind w:left="720" w:firstLine="0"/>
        <w:contextualSpacing/>
        <w:jc w:val="left"/>
        <w:outlineLvl w:val="2"/>
        <w:rPr>
          <w:rFonts w:ascii="Arial Narrow" w:eastAsia="Calibri" w:hAnsi="Arial Narrow" w:cs="Times-Roman"/>
          <w:color w:val="33CCCC"/>
          <w:sz w:val="20"/>
          <w:szCs w:val="18"/>
        </w:rPr>
      </w:pPr>
      <w:bookmarkStart w:id="50" w:name="_Toc153959747"/>
      <w:bookmarkStart w:id="51" w:name="_Toc190869886"/>
      <w:bookmarkStart w:id="52" w:name="_Toc191997670"/>
      <w:bookmarkStart w:id="53" w:name="_Toc31886509"/>
      <w:bookmarkStart w:id="54" w:name="_Toc223523008"/>
      <w:r w:rsidRPr="00373424">
        <w:rPr>
          <w:rFonts w:ascii="Arial Narrow" w:eastAsia="Calibri" w:hAnsi="Arial Narrow" w:cs="Times-Roman"/>
          <w:color w:val="33CCCC"/>
          <w:sz w:val="20"/>
          <w:szCs w:val="18"/>
        </w:rPr>
        <w:t>Conformité au règlement européen 2016/679 - RGPD</w:t>
      </w:r>
      <w:bookmarkEnd w:id="50"/>
      <w:bookmarkEnd w:id="51"/>
      <w:bookmarkEnd w:id="52"/>
      <w:bookmarkEnd w:id="54"/>
      <w:r w:rsidRPr="00373424">
        <w:rPr>
          <w:rFonts w:ascii="Arial Narrow" w:eastAsia="Calibri" w:hAnsi="Arial Narrow" w:cs="Times-Roman"/>
          <w:color w:val="33CCCC"/>
          <w:sz w:val="20"/>
          <w:szCs w:val="18"/>
        </w:rPr>
        <w:t xml:space="preserve"> </w:t>
      </w:r>
      <w:bookmarkEnd w:id="53"/>
    </w:p>
    <w:p w14:paraId="23A8E51A" w14:textId="77777777" w:rsidR="00ED5AA0" w:rsidRPr="00373424" w:rsidRDefault="00ED5AA0" w:rsidP="00ED5AA0">
      <w:pPr>
        <w:spacing w:before="0" w:after="0"/>
        <w:rPr>
          <w:rFonts w:ascii="Calibri" w:eastAsia="Times New Roman" w:hAnsi="Calibri" w:cs="Calibri"/>
          <w:sz w:val="20"/>
          <w:lang w:eastAsia="fr-FR"/>
        </w:rPr>
      </w:pPr>
    </w:p>
    <w:p w14:paraId="2169E3D9" w14:textId="77777777" w:rsidR="00ED5AA0" w:rsidRPr="00373424" w:rsidRDefault="00ED5AA0" w:rsidP="00ED5AA0">
      <w:pPr>
        <w:spacing w:before="0" w:after="0"/>
      </w:pPr>
      <w:r w:rsidRPr="00373424">
        <w:t>Il est relatif à la protection des personnes physiques à l'égard du traitement des données à caractère personnel et à la libre circulation de ces données</w:t>
      </w:r>
      <w:r w:rsidRPr="00373424">
        <w:rPr>
          <w:rFonts w:ascii="Calibri" w:eastAsia="Times New Roman" w:hAnsi="Calibri" w:cs="Times New Roman"/>
          <w:sz w:val="20"/>
          <w:szCs w:val="20"/>
          <w:lang w:eastAsia="fr-FR"/>
        </w:rPr>
        <w:t xml:space="preserve"> (</w:t>
      </w:r>
      <w:hyperlink r:id="rId15">
        <w:r w:rsidRPr="00373424">
          <w:rPr>
            <w:rFonts w:ascii="Calibri" w:eastAsia="Times New Roman" w:hAnsi="Calibri" w:cs="Times New Roman"/>
            <w:color w:val="0563C1"/>
            <w:sz w:val="20"/>
            <w:szCs w:val="20"/>
            <w:u w:val="single"/>
            <w:lang w:eastAsia="fr-FR"/>
          </w:rPr>
          <w:t>https://www.cnil.fr/fr/reglement-europeen-protection-donnees.),</w:t>
        </w:r>
      </w:hyperlink>
      <w:r w:rsidRPr="00373424">
        <w:rPr>
          <w:rFonts w:ascii="Calibri" w:eastAsia="Times New Roman" w:hAnsi="Calibri" w:cs="Times New Roman"/>
          <w:sz w:val="20"/>
          <w:szCs w:val="20"/>
          <w:lang w:eastAsia="fr-FR"/>
        </w:rPr>
        <w:t xml:space="preserve"> et plus </w:t>
      </w:r>
      <w:r w:rsidRPr="00373424">
        <w:t>largement :</w:t>
      </w:r>
    </w:p>
    <w:p w14:paraId="7656C7A8" w14:textId="77777777" w:rsidR="00ED5AA0" w:rsidRPr="00373424" w:rsidRDefault="00ED5AA0" w:rsidP="00AF0875">
      <w:pPr>
        <w:numPr>
          <w:ilvl w:val="0"/>
          <w:numId w:val="9"/>
        </w:numPr>
        <w:spacing w:before="0" w:after="0"/>
        <w:contextualSpacing/>
        <w:jc w:val="left"/>
      </w:pPr>
      <w:r w:rsidRPr="00373424">
        <w:t xml:space="preserve">Le titulaire garantit la conformité de la solution proposée aux exigences de </w:t>
      </w:r>
      <w:proofErr w:type="spellStart"/>
      <w:r w:rsidRPr="00373424">
        <w:t>privacy</w:t>
      </w:r>
      <w:proofErr w:type="spellEnd"/>
      <w:r w:rsidRPr="00373424">
        <w:t xml:space="preserve"> by design prévues</w:t>
      </w:r>
      <w:r w:rsidRPr="00373424">
        <w:rPr>
          <w:rFonts w:ascii="Calibri" w:eastAsia="Times New Roman" w:hAnsi="Calibri" w:cs="Times New Roman"/>
          <w:sz w:val="20"/>
          <w:szCs w:val="20"/>
          <w:lang w:eastAsia="fr-FR"/>
        </w:rPr>
        <w:t xml:space="preserve"> </w:t>
      </w:r>
      <w:r w:rsidRPr="00373424">
        <w:t>par le règlement européen,</w:t>
      </w:r>
    </w:p>
    <w:p w14:paraId="7A367156" w14:textId="77777777" w:rsidR="00ED5AA0" w:rsidRPr="00373424" w:rsidRDefault="00ED5AA0" w:rsidP="00ED5AA0">
      <w:pPr>
        <w:spacing w:before="0" w:after="0"/>
        <w:ind w:left="720"/>
        <w:contextualSpacing/>
      </w:pPr>
    </w:p>
    <w:p w14:paraId="15A6F372" w14:textId="77777777" w:rsidR="00ED5AA0" w:rsidRPr="00373424" w:rsidRDefault="00ED5AA0" w:rsidP="00AF0875">
      <w:pPr>
        <w:numPr>
          <w:ilvl w:val="0"/>
          <w:numId w:val="9"/>
        </w:numPr>
        <w:spacing w:before="0" w:after="0"/>
        <w:contextualSpacing/>
        <w:jc w:val="left"/>
      </w:pPr>
      <w:r w:rsidRPr="00373424">
        <w:t>L'offre technique du titulaire présente sa politique de protection des données, sa politique de sécurité des données et le cas échéant, l’analyse de risque et l’étude d’impact sur la vie privée de la solution proposée. Si l'étude ne peut être réalisée au stade de l'offre, le titulaire s'engage à la fournir lors de l'exécution du marché et avant mise en production de la solution.</w:t>
      </w:r>
    </w:p>
    <w:p w14:paraId="40D611FD" w14:textId="77777777" w:rsidR="00ED5AA0" w:rsidRPr="00373424" w:rsidRDefault="00ED5AA0" w:rsidP="00ED5AA0">
      <w:pPr>
        <w:spacing w:before="0" w:after="0"/>
        <w:ind w:left="720"/>
        <w:contextualSpacing/>
        <w:jc w:val="left"/>
        <w:rPr>
          <w:rFonts w:ascii="Calibri" w:eastAsia="Times New Roman" w:hAnsi="Calibri" w:cs="Calibri"/>
          <w:sz w:val="20"/>
          <w:lang w:eastAsia="fr-FR"/>
        </w:rPr>
      </w:pPr>
    </w:p>
    <w:p w14:paraId="6F7CEBE0" w14:textId="77777777" w:rsidR="00ED5AA0" w:rsidRPr="00373424" w:rsidRDefault="00ED5AA0" w:rsidP="00ED5AA0">
      <w:pPr>
        <w:spacing w:before="0" w:after="0"/>
        <w:rPr>
          <w:rFonts w:ascii="Calibri" w:eastAsia="Times New Roman" w:hAnsi="Calibri" w:cs="Times New Roman"/>
          <w:sz w:val="20"/>
          <w:szCs w:val="20"/>
          <w:lang w:eastAsia="fr-FR"/>
        </w:rPr>
      </w:pPr>
      <w:r w:rsidRPr="00373424">
        <w:t>L’étude d’impact est nécessaire dans les cas visés par la CNIL sur son site :</w:t>
      </w:r>
      <w:r w:rsidRPr="00373424">
        <w:rPr>
          <w:rFonts w:ascii="Calibri" w:eastAsia="Times New Roman" w:hAnsi="Calibri" w:cs="Times New Roman"/>
          <w:sz w:val="20"/>
          <w:szCs w:val="20"/>
          <w:lang w:eastAsia="fr-FR"/>
        </w:rPr>
        <w:t xml:space="preserve"> </w:t>
      </w:r>
      <w:hyperlink r:id="rId16">
        <w:r w:rsidRPr="00373424">
          <w:rPr>
            <w:rFonts w:ascii="Segoe UI" w:eastAsia="Segoe UI" w:hAnsi="Segoe UI" w:cs="Segoe UI"/>
            <w:color w:val="0563C1"/>
            <w:sz w:val="20"/>
            <w:szCs w:val="20"/>
            <w:u w:val="single"/>
            <w:lang w:eastAsia="fr-FR"/>
          </w:rPr>
          <w:t>https://www.cnil.fr/fr/ce-quil-faut-savoir-sur-lanalyse-dimpact-relative-la-protection-des-donnees-aipd</w:t>
        </w:r>
      </w:hyperlink>
      <w:r w:rsidRPr="00373424">
        <w:rPr>
          <w:rFonts w:ascii="Segoe UI" w:eastAsia="Segoe UI" w:hAnsi="Segoe UI" w:cs="Segoe UI"/>
          <w:sz w:val="20"/>
          <w:szCs w:val="20"/>
          <w:lang w:eastAsia="fr-FR"/>
        </w:rPr>
        <w:t xml:space="preserve"> </w:t>
      </w:r>
    </w:p>
    <w:p w14:paraId="2671EFD4" w14:textId="77777777" w:rsidR="00ED5AA0" w:rsidRPr="00373424" w:rsidRDefault="00ED5AA0" w:rsidP="00ED5AA0">
      <w:pPr>
        <w:spacing w:before="0" w:after="0"/>
        <w:ind w:left="708"/>
      </w:pPr>
    </w:p>
    <w:p w14:paraId="7C0A70CD" w14:textId="77777777" w:rsidR="00ED5AA0" w:rsidRPr="00373424" w:rsidRDefault="00ED5AA0" w:rsidP="00AF0875">
      <w:pPr>
        <w:numPr>
          <w:ilvl w:val="0"/>
          <w:numId w:val="9"/>
        </w:numPr>
        <w:spacing w:before="0" w:after="0"/>
        <w:contextualSpacing/>
        <w:jc w:val="left"/>
      </w:pPr>
      <w:r w:rsidRPr="00373424">
        <w:t>En complément de la clause de confidentialité prévue par le CCAG-TIC et des exigences du règlement européen quant au traitement des données à caractère personnel dont le titulaire est conjointement responsable, le titulaire garantit la stricte confidentialité de l'ensemble des données INRAE obtenues dans le cadre de l'exécution du présent marché. La signature d’accords de confidentialité spécifiques, par les salariés intervenant dans le cadre du traitement des données INRAE, pourra être exigée par l'Institut auprès du titulaire.</w:t>
      </w:r>
    </w:p>
    <w:p w14:paraId="3796720B" w14:textId="77777777" w:rsidR="00ED5AA0" w:rsidRPr="00373424" w:rsidRDefault="00ED5AA0" w:rsidP="00ED5AA0">
      <w:pPr>
        <w:spacing w:before="0" w:after="0"/>
      </w:pPr>
    </w:p>
    <w:p w14:paraId="21A1D65B" w14:textId="77777777" w:rsidR="00ED5AA0" w:rsidRPr="00373424" w:rsidRDefault="00ED5AA0" w:rsidP="00AF0875">
      <w:pPr>
        <w:numPr>
          <w:ilvl w:val="0"/>
          <w:numId w:val="9"/>
        </w:numPr>
        <w:spacing w:before="0" w:after="0"/>
        <w:contextualSpacing/>
        <w:jc w:val="left"/>
      </w:pPr>
      <w:r w:rsidRPr="00373424">
        <w:t>Le titulaire s'engage, le cas échéant, après notification et avant mise en production de la solution, à contractualiser avec INRAE le contrat de sous-traitance RGPD annexé au marché.</w:t>
      </w:r>
    </w:p>
    <w:p w14:paraId="58A92A0A" w14:textId="77777777" w:rsidR="00ED5AA0" w:rsidRPr="00373424" w:rsidRDefault="00ED5AA0" w:rsidP="00ED5AA0">
      <w:pPr>
        <w:spacing w:before="0" w:after="0"/>
        <w:ind w:left="360"/>
      </w:pPr>
    </w:p>
    <w:p w14:paraId="6CBE9853" w14:textId="77777777" w:rsidR="00ED5AA0" w:rsidRPr="00373424" w:rsidRDefault="00ED5AA0" w:rsidP="00ED5AA0">
      <w:pPr>
        <w:spacing w:before="0" w:after="0"/>
        <w:ind w:left="360"/>
      </w:pPr>
      <w:r w:rsidRPr="00373424">
        <w:t>Selon le montant du marché, le contrat RGPD choisi par INRAE sera au choix :</w:t>
      </w:r>
    </w:p>
    <w:p w14:paraId="66E6880F" w14:textId="77777777" w:rsidR="00ED5AA0" w:rsidRPr="00373424" w:rsidRDefault="00ED5AA0" w:rsidP="00AF0875">
      <w:pPr>
        <w:numPr>
          <w:ilvl w:val="0"/>
          <w:numId w:val="8"/>
        </w:numPr>
        <w:spacing w:before="0" w:after="0"/>
        <w:contextualSpacing/>
        <w:jc w:val="left"/>
        <w:rPr>
          <w:rFonts w:ascii="Times New Roman" w:eastAsia="Times New Roman" w:hAnsi="Times New Roman" w:cs="Times New Roman"/>
          <w:sz w:val="20"/>
          <w:szCs w:val="20"/>
          <w:lang w:eastAsia="fr-FR"/>
        </w:rPr>
      </w:pPr>
      <w:r w:rsidRPr="00373424">
        <w:t>Le contrat type de sous-traitance RGPD issu de la DÉCISION D’EXÉCUTION (UE) 2021/915 DE LA COMMISSION du 4 juin 2021</w:t>
      </w:r>
      <w:r w:rsidRPr="00373424">
        <w:rPr>
          <w:rFonts w:ascii="Calibri" w:eastAsia="Times New Roman" w:hAnsi="Calibri" w:cs="Times New Roman"/>
          <w:sz w:val="20"/>
          <w:szCs w:val="20"/>
          <w:lang w:eastAsia="fr-FR"/>
        </w:rPr>
        <w:t xml:space="preserve"> </w:t>
      </w:r>
      <w:hyperlink r:id="rId17">
        <w:r w:rsidRPr="00373424">
          <w:rPr>
            <w:rFonts w:ascii="Segoe UI" w:eastAsia="Segoe UI" w:hAnsi="Segoe UI" w:cs="Segoe UI"/>
            <w:color w:val="0563C1"/>
            <w:sz w:val="20"/>
            <w:szCs w:val="20"/>
            <w:u w:val="single"/>
            <w:lang w:eastAsia="fr-FR"/>
          </w:rPr>
          <w:t>https://www.cnil.fr/fr/commande-publique-quel-acteur-est-responsable-au-regard-du-rgpd</w:t>
        </w:r>
      </w:hyperlink>
      <w:r w:rsidRPr="00373424">
        <w:rPr>
          <w:rFonts w:ascii="Segoe UI" w:eastAsia="Segoe UI" w:hAnsi="Segoe UI" w:cs="Segoe UI"/>
          <w:sz w:val="20"/>
          <w:szCs w:val="20"/>
          <w:lang w:eastAsia="fr-FR"/>
        </w:rPr>
        <w:t xml:space="preserve"> </w:t>
      </w:r>
    </w:p>
    <w:p w14:paraId="34FE9479" w14:textId="77777777" w:rsidR="00ED5AA0" w:rsidRPr="00373424" w:rsidRDefault="00ED5AA0" w:rsidP="00AF0875">
      <w:pPr>
        <w:numPr>
          <w:ilvl w:val="0"/>
          <w:numId w:val="8"/>
        </w:numPr>
        <w:spacing w:before="0" w:after="0"/>
        <w:contextualSpacing/>
        <w:jc w:val="left"/>
        <w:rPr>
          <w:rFonts w:ascii="Times New Roman" w:eastAsia="Times New Roman" w:hAnsi="Times New Roman" w:cs="Times New Roman"/>
          <w:sz w:val="20"/>
          <w:szCs w:val="20"/>
          <w:lang w:eastAsia="fr-FR"/>
        </w:rPr>
      </w:pPr>
      <w:r w:rsidRPr="00373424">
        <w:t>Le contrat type de sous-traitance RGPD publié par la CNIL</w:t>
      </w:r>
      <w:r w:rsidRPr="00373424">
        <w:rPr>
          <w:rFonts w:ascii="Calibri" w:eastAsia="Times New Roman" w:hAnsi="Calibri" w:cs="Times New Roman"/>
          <w:sz w:val="20"/>
          <w:szCs w:val="20"/>
          <w:lang w:eastAsia="fr-FR"/>
        </w:rPr>
        <w:t xml:space="preserve"> </w:t>
      </w:r>
      <w:hyperlink r:id="rId18">
        <w:r w:rsidRPr="00373424">
          <w:rPr>
            <w:rFonts w:ascii="Segoe UI" w:eastAsia="Segoe UI" w:hAnsi="Segoe UI" w:cs="Segoe UI"/>
            <w:color w:val="0563C1"/>
            <w:sz w:val="20"/>
            <w:szCs w:val="20"/>
            <w:u w:val="single"/>
            <w:lang w:eastAsia="fr-FR"/>
          </w:rPr>
          <w:t>https://www.cnil.fr/fr/sous-traitance-exemple-de-clauses</w:t>
        </w:r>
      </w:hyperlink>
    </w:p>
    <w:p w14:paraId="2592A473" w14:textId="77777777" w:rsidR="00ED5AA0" w:rsidRPr="00373424" w:rsidRDefault="00ED5AA0" w:rsidP="00ED5AA0">
      <w:pPr>
        <w:spacing w:before="0" w:after="0"/>
        <w:contextualSpacing/>
        <w:rPr>
          <w:rFonts w:ascii="Calibri" w:eastAsia="Times New Roman" w:hAnsi="Calibri" w:cs="Calibri"/>
          <w:sz w:val="20"/>
          <w:lang w:eastAsia="fr-FR"/>
        </w:rPr>
      </w:pPr>
    </w:p>
    <w:p w14:paraId="05BB95FD" w14:textId="77777777" w:rsidR="00ED5AA0" w:rsidRPr="00373424" w:rsidRDefault="00ED5AA0" w:rsidP="00AF0875">
      <w:pPr>
        <w:keepNext/>
        <w:numPr>
          <w:ilvl w:val="1"/>
          <w:numId w:val="7"/>
        </w:numPr>
        <w:tabs>
          <w:tab w:val="num" w:pos="576"/>
        </w:tabs>
        <w:spacing w:before="240" w:after="60"/>
        <w:ind w:left="576" w:hanging="576"/>
        <w:jc w:val="left"/>
        <w:outlineLvl w:val="1"/>
        <w:rPr>
          <w:rFonts w:ascii="Arial Narrow" w:eastAsia="Times New Roman" w:hAnsi="Arial Narrow" w:cs="Times New Roman"/>
          <w:bCs/>
          <w:iCs/>
          <w:color w:val="33CCCC"/>
          <w:sz w:val="24"/>
          <w:szCs w:val="28"/>
          <w:lang w:val="x-none" w:eastAsia="x-none"/>
        </w:rPr>
      </w:pPr>
      <w:bookmarkStart w:id="55" w:name="_Toc31886510"/>
      <w:bookmarkStart w:id="56" w:name="_Toc153959748"/>
      <w:bookmarkStart w:id="57" w:name="_Toc190869887"/>
      <w:bookmarkStart w:id="58" w:name="_Toc191997671"/>
      <w:bookmarkStart w:id="59" w:name="_Toc223523009"/>
      <w:r w:rsidRPr="00373424">
        <w:rPr>
          <w:rFonts w:ascii="Arial Narrow" w:eastAsia="Times New Roman" w:hAnsi="Arial Narrow" w:cs="Times New Roman"/>
          <w:bCs/>
          <w:iCs/>
          <w:color w:val="33CCCC"/>
          <w:sz w:val="24"/>
          <w:szCs w:val="28"/>
          <w:lang w:val="x-none" w:eastAsia="x-none"/>
        </w:rPr>
        <w:t>ENGAGEMENT DU TITULAIRE</w:t>
      </w:r>
      <w:bookmarkEnd w:id="55"/>
      <w:bookmarkEnd w:id="56"/>
      <w:bookmarkEnd w:id="57"/>
      <w:bookmarkEnd w:id="58"/>
      <w:bookmarkEnd w:id="59"/>
    </w:p>
    <w:p w14:paraId="0875C5F5" w14:textId="77777777" w:rsidR="00ED5AA0" w:rsidRPr="00373424" w:rsidRDefault="00ED5AA0" w:rsidP="00ED5AA0">
      <w:pPr>
        <w:spacing w:before="0" w:after="0"/>
        <w:jc w:val="left"/>
        <w:rPr>
          <w:rFonts w:ascii="Arial" w:eastAsia="Times New Roman" w:hAnsi="Arial" w:cs="Times New Roman"/>
          <w:color w:val="2EBBB8"/>
          <w:sz w:val="24"/>
          <w:szCs w:val="20"/>
          <w:lang w:eastAsia="fr-FR"/>
        </w:rPr>
      </w:pPr>
    </w:p>
    <w:p w14:paraId="29380094" w14:textId="77777777" w:rsidR="00ED5AA0" w:rsidRPr="00373424" w:rsidRDefault="00ED5AA0" w:rsidP="00AF0875">
      <w:pPr>
        <w:numPr>
          <w:ilvl w:val="2"/>
          <w:numId w:val="7"/>
        </w:numPr>
        <w:autoSpaceDE w:val="0"/>
        <w:autoSpaceDN w:val="0"/>
        <w:adjustRightInd w:val="0"/>
        <w:spacing w:before="0" w:after="0"/>
        <w:ind w:left="720" w:firstLine="0"/>
        <w:contextualSpacing/>
        <w:jc w:val="left"/>
        <w:outlineLvl w:val="2"/>
        <w:rPr>
          <w:rFonts w:ascii="Arial Narrow" w:eastAsia="Calibri" w:hAnsi="Arial Narrow" w:cs="Times-Roman"/>
          <w:color w:val="33CCCC"/>
          <w:sz w:val="20"/>
          <w:szCs w:val="18"/>
        </w:rPr>
      </w:pPr>
      <w:bookmarkStart w:id="60" w:name="_Toc153959749"/>
      <w:bookmarkStart w:id="61" w:name="_Toc190869888"/>
      <w:bookmarkStart w:id="62" w:name="_Toc191997672"/>
      <w:bookmarkStart w:id="63" w:name="_Toc31886511"/>
      <w:bookmarkStart w:id="64" w:name="_Toc223523010"/>
      <w:r w:rsidRPr="00373424">
        <w:rPr>
          <w:rFonts w:ascii="Arial Narrow" w:eastAsia="Calibri" w:hAnsi="Arial Narrow" w:cs="Times-Roman"/>
          <w:color w:val="33CCCC"/>
          <w:sz w:val="20"/>
          <w:szCs w:val="18"/>
        </w:rPr>
        <w:t>Obligation de sécurisation des données</w:t>
      </w:r>
      <w:bookmarkEnd w:id="60"/>
      <w:bookmarkEnd w:id="61"/>
      <w:bookmarkEnd w:id="62"/>
      <w:bookmarkEnd w:id="64"/>
      <w:r w:rsidRPr="00373424">
        <w:rPr>
          <w:rFonts w:ascii="Arial Narrow" w:eastAsia="Calibri" w:hAnsi="Arial Narrow" w:cs="Times-Roman"/>
          <w:color w:val="33CCCC"/>
          <w:sz w:val="20"/>
          <w:szCs w:val="18"/>
        </w:rPr>
        <w:t xml:space="preserve"> </w:t>
      </w:r>
      <w:bookmarkEnd w:id="63"/>
    </w:p>
    <w:p w14:paraId="647AE68F" w14:textId="77777777" w:rsidR="00ED5AA0" w:rsidRPr="00373424" w:rsidRDefault="00ED5AA0" w:rsidP="00ED5AA0">
      <w:pPr>
        <w:spacing w:before="0" w:after="0"/>
        <w:rPr>
          <w:rFonts w:ascii="Calibri" w:eastAsia="Times New Roman" w:hAnsi="Calibri" w:cs="Calibri"/>
          <w:sz w:val="20"/>
          <w:lang w:eastAsia="fr-FR"/>
        </w:rPr>
      </w:pPr>
    </w:p>
    <w:p w14:paraId="59EBF003" w14:textId="77777777" w:rsidR="00ED5AA0" w:rsidRPr="00373424" w:rsidRDefault="00ED5AA0" w:rsidP="00ED5AA0">
      <w:pPr>
        <w:spacing w:before="0" w:after="0"/>
      </w:pPr>
      <w:r w:rsidRPr="00373424">
        <w:t>Au titre de son obligation de sécurisation des données, le titulaire s'engage donc notamment à :</w:t>
      </w:r>
    </w:p>
    <w:p w14:paraId="4B638ACA" w14:textId="77777777" w:rsidR="00ED5AA0" w:rsidRPr="00373424" w:rsidRDefault="00ED5AA0" w:rsidP="00AF0875">
      <w:pPr>
        <w:numPr>
          <w:ilvl w:val="0"/>
          <w:numId w:val="12"/>
        </w:numPr>
        <w:spacing w:before="0" w:after="0"/>
      </w:pPr>
      <w:r w:rsidRPr="00373424">
        <w:t xml:space="preserve">Ne pas utiliser ou copier les données traitées à des fins autres que celles spécifiées au présent marché, </w:t>
      </w:r>
    </w:p>
    <w:p w14:paraId="44D05035" w14:textId="77777777" w:rsidR="00ED5AA0" w:rsidRPr="00373424" w:rsidRDefault="00ED5AA0" w:rsidP="00AF0875">
      <w:pPr>
        <w:numPr>
          <w:ilvl w:val="0"/>
          <w:numId w:val="12"/>
        </w:numPr>
        <w:spacing w:before="0" w:after="0"/>
      </w:pPr>
      <w:r w:rsidRPr="00373424">
        <w:lastRenderedPageBreak/>
        <w:t xml:space="preserve">Ne pas divulguer les données à d'autres personnes privées ou publiques, physiques ou morales, </w:t>
      </w:r>
    </w:p>
    <w:p w14:paraId="06A1DF84" w14:textId="77777777" w:rsidR="00ED5AA0" w:rsidRPr="00373424" w:rsidRDefault="00ED5AA0" w:rsidP="00AF0875">
      <w:pPr>
        <w:numPr>
          <w:ilvl w:val="0"/>
          <w:numId w:val="12"/>
        </w:numPr>
        <w:spacing w:before="0" w:after="0"/>
      </w:pPr>
      <w:r w:rsidRPr="00373424">
        <w:t xml:space="preserve">Prendre toutes les mesures permettant d'éviter toute utilisation détournée ou frauduleuse des données, </w:t>
      </w:r>
    </w:p>
    <w:p w14:paraId="0B0891C4" w14:textId="77777777" w:rsidR="00ED5AA0" w:rsidRPr="00373424" w:rsidRDefault="00ED5AA0" w:rsidP="00AF0875">
      <w:pPr>
        <w:numPr>
          <w:ilvl w:val="0"/>
          <w:numId w:val="12"/>
        </w:numPr>
        <w:spacing w:before="0" w:after="0"/>
      </w:pPr>
      <w:r w:rsidRPr="00373424">
        <w:t xml:space="preserve">Prendre toutes les mesures, notamment de sécurité matérielle, pour assurer la conservation des données traitées dans le cadre du présent marché, </w:t>
      </w:r>
    </w:p>
    <w:p w14:paraId="62CCB244" w14:textId="77777777" w:rsidR="00ED5AA0" w:rsidRPr="00373424" w:rsidRDefault="00ED5AA0" w:rsidP="00AF0875">
      <w:pPr>
        <w:numPr>
          <w:ilvl w:val="0"/>
          <w:numId w:val="12"/>
        </w:numPr>
        <w:spacing w:before="0" w:after="0"/>
      </w:pPr>
      <w:r w:rsidRPr="00373424">
        <w:t xml:space="preserve">Mettre en œuvre des moyens permettant de garantir la confidentialité, l'intégrité, la disponibilité et la résilience constantes des systèmes, services de traitement et des données, </w:t>
      </w:r>
    </w:p>
    <w:p w14:paraId="61DFBF08" w14:textId="77777777" w:rsidR="00ED5AA0" w:rsidRPr="00373424" w:rsidRDefault="00ED5AA0" w:rsidP="00AF0875">
      <w:pPr>
        <w:numPr>
          <w:ilvl w:val="0"/>
          <w:numId w:val="12"/>
        </w:numPr>
        <w:spacing w:before="0" w:after="0"/>
      </w:pPr>
      <w:r w:rsidRPr="00373424">
        <w:t>Pour les prestations nécessitant le traitement de données personnelles et autres données sensibles, présenter à l’Institut la clause de confidentialité intégrée aux contrats de travail de ses salariés ou aux engagements de confidentialité spécifiques signés par ces derniers, ainsi que celles des contrats de sous-traitance établis pour l’exécution du présent accord-cadre,</w:t>
      </w:r>
    </w:p>
    <w:p w14:paraId="5FB07810" w14:textId="77777777" w:rsidR="00ED5AA0" w:rsidRPr="00373424" w:rsidRDefault="00ED5AA0" w:rsidP="00AF0875">
      <w:pPr>
        <w:numPr>
          <w:ilvl w:val="0"/>
          <w:numId w:val="12"/>
        </w:numPr>
        <w:spacing w:before="0" w:after="0"/>
      </w:pPr>
      <w:r w:rsidRPr="00373424">
        <w:t xml:space="preserve">Mettre en œuvre des moyens permettant de rétablir la disponibilité des données et leur accès en cas d'incident physique ou technique dans des délais appropriés, </w:t>
      </w:r>
    </w:p>
    <w:p w14:paraId="0FFAD5B5" w14:textId="77777777" w:rsidR="00ED5AA0" w:rsidRPr="00373424" w:rsidRDefault="00ED5AA0" w:rsidP="00AF0875">
      <w:pPr>
        <w:numPr>
          <w:ilvl w:val="0"/>
          <w:numId w:val="12"/>
        </w:numPr>
        <w:spacing w:before="0" w:after="0"/>
      </w:pPr>
      <w:r w:rsidRPr="00373424">
        <w:t xml:space="preserve">Mettre en œuvre une procédure de test, analyse et évaluation régulière de l'efficacité des mesures techniques et organisationnelles assurant la sécurité des données, </w:t>
      </w:r>
    </w:p>
    <w:p w14:paraId="24E536B4" w14:textId="77777777" w:rsidR="00ED5AA0" w:rsidRPr="00373424" w:rsidRDefault="00ED5AA0" w:rsidP="00AF0875">
      <w:pPr>
        <w:numPr>
          <w:ilvl w:val="0"/>
          <w:numId w:val="12"/>
        </w:numPr>
        <w:spacing w:before="0" w:after="0"/>
      </w:pPr>
      <w:r w:rsidRPr="00373424">
        <w:t xml:space="preserve">Restituer l'intégralité des données exigées par INRAE puis détruire l'ensemble des données INRAE détenues par le titulaire ou ses sous-traitants en fin de marché. Un mode de preuve de cette destruction est proposé par le titulaire dans son offre, </w:t>
      </w:r>
    </w:p>
    <w:p w14:paraId="087068D7" w14:textId="77777777" w:rsidR="00ED5AA0" w:rsidRPr="00373424" w:rsidRDefault="00ED5AA0" w:rsidP="00AF0875">
      <w:pPr>
        <w:numPr>
          <w:ilvl w:val="0"/>
          <w:numId w:val="12"/>
        </w:numPr>
        <w:spacing w:before="0" w:after="0"/>
      </w:pPr>
      <w:r w:rsidRPr="00373424">
        <w:t>Lors des phases de développement, test et recette, ne pas utiliser les données personnelles réelles contenues dans les bases,</w:t>
      </w:r>
    </w:p>
    <w:p w14:paraId="5B72C497" w14:textId="77777777" w:rsidR="00ED5AA0" w:rsidRPr="00373424" w:rsidRDefault="00ED5AA0" w:rsidP="00AF0875">
      <w:pPr>
        <w:numPr>
          <w:ilvl w:val="0"/>
          <w:numId w:val="12"/>
        </w:numPr>
        <w:spacing w:before="0" w:after="0"/>
      </w:pPr>
      <w:r w:rsidRPr="00373424">
        <w:t xml:space="preserve">Mettre à la disposition d'INRAE les informations nécessaires afin de démontrer le respect de ces obligations et, à cette même fin, permettre la réalisation d'audits par INRAE. </w:t>
      </w:r>
    </w:p>
    <w:p w14:paraId="5CECAF71" w14:textId="77777777" w:rsidR="00ED5AA0" w:rsidRPr="00373424" w:rsidRDefault="00ED5AA0" w:rsidP="00ED5AA0">
      <w:pPr>
        <w:spacing w:before="0" w:after="0"/>
        <w:ind w:left="708"/>
      </w:pPr>
    </w:p>
    <w:p w14:paraId="7F13730A" w14:textId="77777777" w:rsidR="00ED5AA0" w:rsidRPr="00373424" w:rsidRDefault="00ED5AA0" w:rsidP="00ED5AA0">
      <w:pPr>
        <w:spacing w:before="0" w:after="0"/>
        <w:rPr>
          <w:rFonts w:ascii="Calibri" w:eastAsia="Times New Roman" w:hAnsi="Calibri" w:cs="Calibri"/>
          <w:sz w:val="20"/>
          <w:lang w:eastAsia="fr-FR"/>
        </w:rPr>
      </w:pPr>
    </w:p>
    <w:p w14:paraId="2831438A" w14:textId="77777777" w:rsidR="00ED5AA0" w:rsidRPr="00373424" w:rsidRDefault="00ED5AA0" w:rsidP="00AF0875">
      <w:pPr>
        <w:numPr>
          <w:ilvl w:val="2"/>
          <w:numId w:val="7"/>
        </w:numPr>
        <w:autoSpaceDE w:val="0"/>
        <w:autoSpaceDN w:val="0"/>
        <w:adjustRightInd w:val="0"/>
        <w:spacing w:before="0" w:after="0"/>
        <w:ind w:left="720" w:firstLine="0"/>
        <w:contextualSpacing/>
        <w:jc w:val="left"/>
        <w:outlineLvl w:val="2"/>
        <w:rPr>
          <w:rFonts w:ascii="Arial Narrow" w:eastAsia="Calibri" w:hAnsi="Arial Narrow" w:cs="Times-Roman"/>
          <w:color w:val="33CCCC"/>
          <w:sz w:val="20"/>
          <w:szCs w:val="18"/>
        </w:rPr>
      </w:pPr>
      <w:bookmarkStart w:id="65" w:name="_Toc31886512"/>
      <w:bookmarkStart w:id="66" w:name="_Toc153959750"/>
      <w:bookmarkStart w:id="67" w:name="_Toc190869889"/>
      <w:bookmarkStart w:id="68" w:name="_Toc191997673"/>
      <w:bookmarkStart w:id="69" w:name="_Toc223523011"/>
      <w:r w:rsidRPr="00373424">
        <w:rPr>
          <w:rFonts w:ascii="Arial Narrow" w:eastAsia="Calibri" w:hAnsi="Arial Narrow" w:cs="Times-Roman"/>
          <w:color w:val="33CCCC"/>
          <w:sz w:val="20"/>
          <w:szCs w:val="18"/>
        </w:rPr>
        <w:t>Sécurisation des prestations et du Système d’Information</w:t>
      </w:r>
      <w:bookmarkEnd w:id="65"/>
      <w:bookmarkEnd w:id="66"/>
      <w:bookmarkEnd w:id="67"/>
      <w:bookmarkEnd w:id="68"/>
      <w:bookmarkEnd w:id="69"/>
    </w:p>
    <w:p w14:paraId="04F8D72F" w14:textId="77777777" w:rsidR="00ED5AA0" w:rsidRPr="00373424" w:rsidRDefault="00ED5AA0" w:rsidP="00ED5AA0">
      <w:pPr>
        <w:spacing w:before="0" w:after="0"/>
        <w:rPr>
          <w:rFonts w:ascii="Calibri" w:eastAsia="Times New Roman" w:hAnsi="Calibri" w:cs="Calibri"/>
          <w:sz w:val="20"/>
          <w:lang w:eastAsia="fr-FR"/>
        </w:rPr>
      </w:pPr>
    </w:p>
    <w:p w14:paraId="5963D594" w14:textId="77777777" w:rsidR="00ED5AA0" w:rsidRPr="00373424" w:rsidRDefault="00ED5AA0" w:rsidP="00ED5AA0">
      <w:pPr>
        <w:spacing w:before="0" w:after="0"/>
      </w:pPr>
      <w:r w:rsidRPr="00373424">
        <w:t xml:space="preserve">Au titre de la sécurisation des prestations et du SI, le titulaire s’engage notamment à : </w:t>
      </w:r>
    </w:p>
    <w:p w14:paraId="66056EBF" w14:textId="77777777" w:rsidR="00ED5AA0" w:rsidRPr="00373424" w:rsidRDefault="00ED5AA0" w:rsidP="00AF0875">
      <w:pPr>
        <w:numPr>
          <w:ilvl w:val="0"/>
          <w:numId w:val="10"/>
        </w:numPr>
        <w:spacing w:before="0" w:after="0"/>
        <w:contextualSpacing/>
        <w:jc w:val="left"/>
      </w:pPr>
      <w:r w:rsidRPr="00373424">
        <w:t xml:space="preserve">Remettre à INRAE, dans le cadre de son offre technique, le Plan d’Assurance Sécurité (PAS) lié aux prestations du marché ainsi que chacune de ses mises à jour ayant eu lieu pendant la durée du celui-ci. </w:t>
      </w:r>
    </w:p>
    <w:p w14:paraId="7976895F" w14:textId="77777777" w:rsidR="00ED5AA0" w:rsidRPr="00373424" w:rsidRDefault="00ED5AA0" w:rsidP="00ED5AA0">
      <w:pPr>
        <w:spacing w:before="0" w:after="0"/>
        <w:ind w:left="720"/>
        <w:contextualSpacing/>
      </w:pPr>
      <w:r w:rsidRPr="00373424">
        <w:t>Lorsqu’elle est disponible, le titulaire fournit sa politique de sécurité des systèmes d’information (PSSI).</w:t>
      </w:r>
    </w:p>
    <w:p w14:paraId="5381089B" w14:textId="77777777" w:rsidR="00ED5AA0" w:rsidRPr="00373424" w:rsidRDefault="00ED5AA0" w:rsidP="00AF0875">
      <w:pPr>
        <w:numPr>
          <w:ilvl w:val="0"/>
          <w:numId w:val="10"/>
        </w:numPr>
        <w:spacing w:before="0" w:after="0"/>
        <w:contextualSpacing/>
        <w:jc w:val="left"/>
      </w:pPr>
      <w:r w:rsidRPr="00373424">
        <w:t xml:space="preserve">Le PAS pourra évoluer pendant la durée du marché afin de présenter </w:t>
      </w:r>
      <w:proofErr w:type="gramStart"/>
      <w:r w:rsidRPr="00373424">
        <w:t>a</w:t>
      </w:r>
      <w:proofErr w:type="gramEnd"/>
      <w:r w:rsidRPr="00373424">
        <w:t xml:space="preserve"> minima les mesures de sécurisation concernant : </w:t>
      </w:r>
    </w:p>
    <w:p w14:paraId="18340F55" w14:textId="77777777" w:rsidR="00ED5AA0" w:rsidRPr="00373424" w:rsidRDefault="00ED5AA0" w:rsidP="00AF0875">
      <w:pPr>
        <w:numPr>
          <w:ilvl w:val="1"/>
          <w:numId w:val="11"/>
        </w:numPr>
        <w:spacing w:before="0" w:after="0"/>
        <w:contextualSpacing/>
        <w:jc w:val="left"/>
      </w:pPr>
      <w:r w:rsidRPr="00373424">
        <w:t>La sensibilisation et la formation des personnels et autres mesures de sécurité organisationnelles,</w:t>
      </w:r>
    </w:p>
    <w:p w14:paraId="203CEE5F" w14:textId="77777777" w:rsidR="00ED5AA0" w:rsidRPr="00373424" w:rsidRDefault="00ED5AA0" w:rsidP="00AF0875">
      <w:pPr>
        <w:numPr>
          <w:ilvl w:val="1"/>
          <w:numId w:val="11"/>
        </w:numPr>
        <w:spacing w:before="0" w:after="0"/>
        <w:contextualSpacing/>
        <w:jc w:val="left"/>
      </w:pPr>
      <w:r w:rsidRPr="00373424">
        <w:t xml:space="preserve">Les développements spécifiques, </w:t>
      </w:r>
    </w:p>
    <w:p w14:paraId="5C9178B8" w14:textId="77777777" w:rsidR="00ED5AA0" w:rsidRPr="00373424" w:rsidRDefault="00ED5AA0" w:rsidP="00AF0875">
      <w:pPr>
        <w:numPr>
          <w:ilvl w:val="1"/>
          <w:numId w:val="11"/>
        </w:numPr>
        <w:spacing w:before="0" w:after="0"/>
        <w:contextualSpacing/>
        <w:jc w:val="left"/>
      </w:pPr>
      <w:r w:rsidRPr="00373424">
        <w:t xml:space="preserve">L’hébergement des données et des services, </w:t>
      </w:r>
    </w:p>
    <w:p w14:paraId="53D10C40" w14:textId="77777777" w:rsidR="00ED5AA0" w:rsidRPr="00373424" w:rsidRDefault="00ED5AA0" w:rsidP="00AF0875">
      <w:pPr>
        <w:numPr>
          <w:ilvl w:val="1"/>
          <w:numId w:val="11"/>
        </w:numPr>
        <w:spacing w:before="0" w:after="0"/>
        <w:contextualSpacing/>
        <w:jc w:val="left"/>
        <w:rPr>
          <w:rFonts w:ascii="Calibri" w:eastAsia="Times New Roman" w:hAnsi="Calibri" w:cs="Times New Roman"/>
          <w:sz w:val="20"/>
          <w:szCs w:val="20"/>
          <w:lang w:eastAsia="fr-FR"/>
        </w:rPr>
      </w:pPr>
      <w:r w:rsidRPr="00373424">
        <w:rPr>
          <w:rFonts w:ascii="Calibri" w:eastAsia="Times New Roman" w:hAnsi="Calibri" w:cs="Times New Roman"/>
          <w:sz w:val="20"/>
          <w:szCs w:val="20"/>
          <w:lang w:eastAsia="fr-FR"/>
        </w:rPr>
        <w:t>La gestion des incidents de sécurité du titulaire,</w:t>
      </w:r>
    </w:p>
    <w:p w14:paraId="15CFD230" w14:textId="77777777" w:rsidR="00ED5AA0" w:rsidRPr="00373424" w:rsidRDefault="00ED5AA0" w:rsidP="00AF0875">
      <w:pPr>
        <w:numPr>
          <w:ilvl w:val="1"/>
          <w:numId w:val="11"/>
        </w:numPr>
        <w:spacing w:before="0" w:after="0"/>
        <w:contextualSpacing/>
        <w:jc w:val="left"/>
      </w:pPr>
      <w:r w:rsidRPr="00373424">
        <w:t>Le maintien en condition de sécurité,</w:t>
      </w:r>
    </w:p>
    <w:p w14:paraId="60BF343B" w14:textId="77777777" w:rsidR="00ED5AA0" w:rsidRPr="00373424" w:rsidRDefault="00ED5AA0" w:rsidP="00AF0875">
      <w:pPr>
        <w:numPr>
          <w:ilvl w:val="1"/>
          <w:numId w:val="11"/>
        </w:numPr>
        <w:spacing w:before="0" w:after="0"/>
        <w:contextualSpacing/>
        <w:jc w:val="left"/>
      </w:pPr>
      <w:r w:rsidRPr="00373424">
        <w:t>La politique de gestion des postes de travail des intervenants de la prestation objet du marché,</w:t>
      </w:r>
    </w:p>
    <w:p w14:paraId="2243AF80" w14:textId="77777777" w:rsidR="00ED5AA0" w:rsidRPr="00373424" w:rsidRDefault="00ED5AA0" w:rsidP="00AF0875">
      <w:pPr>
        <w:numPr>
          <w:ilvl w:val="1"/>
          <w:numId w:val="11"/>
        </w:numPr>
        <w:spacing w:before="0" w:after="0"/>
        <w:contextualSpacing/>
        <w:jc w:val="left"/>
      </w:pPr>
      <w:r w:rsidRPr="00373424">
        <w:t>La conformité et les démarches de contrôle interne.</w:t>
      </w:r>
    </w:p>
    <w:p w14:paraId="19B082D7" w14:textId="77777777" w:rsidR="00ED5AA0" w:rsidRPr="00373424" w:rsidRDefault="00ED5AA0" w:rsidP="00ED5AA0">
      <w:pPr>
        <w:spacing w:before="0" w:after="0"/>
        <w:jc w:val="left"/>
      </w:pPr>
    </w:p>
    <w:p w14:paraId="23983492" w14:textId="77777777" w:rsidR="00ED5AA0" w:rsidRPr="00373424" w:rsidRDefault="00ED5AA0" w:rsidP="00ED5AA0">
      <w:pPr>
        <w:spacing w:before="0" w:after="0"/>
      </w:pPr>
      <w:r w:rsidRPr="00373424">
        <w:t>Dans le cadre de l’exécution du marché, l’ensemble des sous-traitants doit respecter l’ensemble des obligations auxquelles s’engage le titulaire et notamment fournir sa PAS au même titre que le titulaire.</w:t>
      </w:r>
    </w:p>
    <w:p w14:paraId="21257CF0" w14:textId="77777777" w:rsidR="00ED5AA0" w:rsidRPr="00373424" w:rsidRDefault="00ED5AA0" w:rsidP="00ED5AA0">
      <w:pPr>
        <w:spacing w:before="0" w:after="0"/>
        <w:jc w:val="left"/>
        <w:rPr>
          <w:rFonts w:ascii="Times New Roman" w:eastAsia="Times New Roman" w:hAnsi="Times New Roman" w:cs="Times New Roman"/>
          <w:szCs w:val="24"/>
          <w:lang w:eastAsia="fr-FR"/>
        </w:rPr>
      </w:pPr>
    </w:p>
    <w:p w14:paraId="3636C9FF" w14:textId="77777777" w:rsidR="00ED5AA0" w:rsidRPr="00373424" w:rsidRDefault="00ED5AA0" w:rsidP="00ED5AA0">
      <w:pPr>
        <w:spacing w:before="0" w:after="0"/>
        <w:jc w:val="left"/>
        <w:rPr>
          <w:rFonts w:ascii="Times New Roman" w:eastAsia="Times New Roman" w:hAnsi="Times New Roman" w:cs="Times New Roman"/>
          <w:szCs w:val="24"/>
          <w:lang w:eastAsia="fr-FR"/>
        </w:rPr>
      </w:pPr>
    </w:p>
    <w:p w14:paraId="6EF00810" w14:textId="77777777" w:rsidR="00ED5AA0" w:rsidRPr="00373424" w:rsidRDefault="00ED5AA0" w:rsidP="00AF0875">
      <w:pPr>
        <w:numPr>
          <w:ilvl w:val="2"/>
          <w:numId w:val="7"/>
        </w:numPr>
        <w:autoSpaceDE w:val="0"/>
        <w:autoSpaceDN w:val="0"/>
        <w:adjustRightInd w:val="0"/>
        <w:spacing w:before="0" w:after="0"/>
        <w:ind w:left="720" w:firstLine="0"/>
        <w:contextualSpacing/>
        <w:jc w:val="left"/>
        <w:outlineLvl w:val="2"/>
        <w:rPr>
          <w:rFonts w:ascii="Arial Narrow" w:eastAsia="Calibri" w:hAnsi="Arial Narrow" w:cs="Times-Roman"/>
          <w:color w:val="33CCCC"/>
          <w:sz w:val="20"/>
          <w:szCs w:val="18"/>
        </w:rPr>
      </w:pPr>
      <w:bookmarkStart w:id="70" w:name="_Toc153959751"/>
      <w:bookmarkStart w:id="71" w:name="_Toc190869890"/>
      <w:bookmarkStart w:id="72" w:name="_Toc191997674"/>
      <w:bookmarkStart w:id="73" w:name="_Toc223523012"/>
      <w:r w:rsidRPr="00373424">
        <w:rPr>
          <w:rFonts w:ascii="Arial Narrow" w:eastAsia="Calibri" w:hAnsi="Arial Narrow" w:cs="Times-Roman"/>
          <w:color w:val="33CCCC"/>
          <w:sz w:val="20"/>
          <w:szCs w:val="18"/>
        </w:rPr>
        <w:t>Données personnelles dans le cadre de la gestion de la relation contractuelle</w:t>
      </w:r>
      <w:bookmarkEnd w:id="70"/>
      <w:bookmarkEnd w:id="71"/>
      <w:bookmarkEnd w:id="72"/>
      <w:bookmarkEnd w:id="73"/>
    </w:p>
    <w:p w14:paraId="09723225" w14:textId="77777777" w:rsidR="00ED5AA0" w:rsidRPr="00373424" w:rsidRDefault="00ED5AA0" w:rsidP="00ED5AA0">
      <w:pPr>
        <w:spacing w:before="0" w:after="0"/>
        <w:rPr>
          <w:rFonts w:ascii="Calibri" w:eastAsia="Times New Roman" w:hAnsi="Calibri" w:cs="Calibri"/>
          <w:sz w:val="20"/>
          <w:lang w:eastAsia="fr-FR"/>
        </w:rPr>
      </w:pPr>
    </w:p>
    <w:p w14:paraId="7CFA714E" w14:textId="77777777" w:rsidR="00ED5AA0" w:rsidRPr="00373424" w:rsidRDefault="00ED5AA0" w:rsidP="00ED5AA0">
      <w:pPr>
        <w:spacing w:before="0" w:after="0"/>
      </w:pPr>
      <w:r w:rsidRPr="00373424">
        <w:t>Dans tous les cas, les parties s'engagent, dans le cadre de traitement de données à caractère personnel à des fins de gestion de la relation contractuelle et de l’exécution du présent contrat, à respecter le règlement européen EU 2016/679 (GDPR) du 27 avril 2016 relatif à la protection des personnes physiques à l'égard du traitement des données à caractère personnel et à la libre circulation de ces données ainsi que les lois nationales applicables relatives à la protection des données à caractère personnel.</w:t>
      </w:r>
    </w:p>
    <w:p w14:paraId="2ED9C28F" w14:textId="77777777" w:rsidR="00ED5AA0" w:rsidRPr="00373424" w:rsidRDefault="00ED5AA0" w:rsidP="00ED5AA0">
      <w:pPr>
        <w:spacing w:before="0" w:after="0"/>
      </w:pPr>
    </w:p>
    <w:p w14:paraId="7309C049" w14:textId="77777777" w:rsidR="00ED5AA0" w:rsidRPr="00373424" w:rsidRDefault="00ED5AA0" w:rsidP="00ED5AA0">
      <w:pPr>
        <w:spacing w:before="0" w:after="0"/>
      </w:pPr>
      <w:r w:rsidRPr="00373424">
        <w:lastRenderedPageBreak/>
        <w:t xml:space="preserve">A des fins exclusives de gestion de la relation contractuelle et d’exécution du présent marché, les parties peuvent collecter, stocker, partager et traiter les données personnelles des personnes impliquées dans la gestion et l’exécution du présent marché telles que : nom, téléphone professionnel, adresse professionnelle, fonction, identifiants de connexion. </w:t>
      </w:r>
    </w:p>
    <w:p w14:paraId="5822B6A4" w14:textId="77777777" w:rsidR="00ED5AA0" w:rsidRPr="00373424" w:rsidRDefault="00ED5AA0" w:rsidP="00ED5AA0">
      <w:pPr>
        <w:spacing w:before="0" w:after="0"/>
      </w:pPr>
      <w:r w:rsidRPr="00373424">
        <w:t xml:space="preserve">Les parties prendront toutes les mesures techniques et organisationnelles appropriées pour protéger et sécuriser ces données. Les parties mettront tout en œuvre pour empêcher tout traitement non autorisé ou illégal de ces données. </w:t>
      </w:r>
    </w:p>
    <w:p w14:paraId="46C590D0" w14:textId="77777777" w:rsidR="00ED5AA0" w:rsidRDefault="00ED5AA0" w:rsidP="00ED5AA0">
      <w:pPr>
        <w:spacing w:before="0" w:after="0"/>
        <w:jc w:val="left"/>
      </w:pPr>
    </w:p>
    <w:p w14:paraId="72985486" w14:textId="2587D6D2" w:rsidR="00ED5AA0" w:rsidRDefault="00ED5AA0" w:rsidP="00ED5AA0">
      <w:pPr>
        <w:pStyle w:val="Titre1"/>
      </w:pPr>
      <w:bookmarkStart w:id="74" w:name="_Toc190869878"/>
      <w:bookmarkStart w:id="75" w:name="_Toc191997662"/>
      <w:bookmarkStart w:id="76" w:name="_Toc223523013"/>
      <w:r w:rsidRPr="009A7C35">
        <w:t>P</w:t>
      </w:r>
      <w:r w:rsidR="00AF0875">
        <w:t>ROPRIETE INTELLECTUELLE</w:t>
      </w:r>
      <w:bookmarkEnd w:id="74"/>
      <w:bookmarkEnd w:id="75"/>
      <w:bookmarkEnd w:id="76"/>
      <w:r>
        <w:t xml:space="preserve"> </w:t>
      </w:r>
    </w:p>
    <w:p w14:paraId="775606AB" w14:textId="77777777" w:rsidR="00AF0875" w:rsidRDefault="00AF0875" w:rsidP="00ED5AA0"/>
    <w:p w14:paraId="1619B139" w14:textId="6749051D" w:rsidR="00ED5AA0" w:rsidRDefault="00ED5AA0" w:rsidP="00ED5AA0">
      <w:r>
        <w:t>Les pénalités de retard seront appliquées selon l’article 14.1</w:t>
      </w:r>
      <w:r w:rsidRPr="0082116E">
        <w:t xml:space="preserve"> du CCAG</w:t>
      </w:r>
      <w:r w:rsidRPr="00CD324A">
        <w:t>-FCS</w:t>
      </w:r>
    </w:p>
    <w:p w14:paraId="77A39FA2" w14:textId="77777777" w:rsidR="00ED5AA0" w:rsidRPr="00ED5AA0" w:rsidRDefault="00ED5AA0" w:rsidP="00ED5AA0"/>
    <w:p w14:paraId="4497CAF9" w14:textId="77777777" w:rsidR="00B3398C" w:rsidRPr="009A7C35" w:rsidRDefault="00B3398C" w:rsidP="008630D8">
      <w:pPr>
        <w:pStyle w:val="Titre1"/>
        <w:rPr>
          <w:i/>
          <w:iCs/>
        </w:rPr>
      </w:pPr>
      <w:bookmarkStart w:id="77" w:name="_Toc223523014"/>
      <w:r w:rsidRPr="009A7C35">
        <w:t>PROPRIÉTÉ INTELLECTUELLE</w:t>
      </w:r>
      <w:bookmarkEnd w:id="77"/>
      <w:r w:rsidRPr="009A7C35">
        <w:t xml:space="preserve"> </w:t>
      </w:r>
    </w:p>
    <w:p w14:paraId="0E52907F" w14:textId="77777777" w:rsidR="00B3398C" w:rsidRPr="009A7C35" w:rsidRDefault="00B3398C">
      <w:pPr>
        <w:widowControl w:val="0"/>
        <w:autoSpaceDE w:val="0"/>
        <w:autoSpaceDN w:val="0"/>
        <w:adjustRightInd w:val="0"/>
        <w:spacing w:line="200" w:lineRule="exact"/>
        <w:rPr>
          <w:rFonts w:ascii="Arial" w:hAnsi="Arial" w:cs="Arial"/>
          <w:sz w:val="20"/>
          <w:szCs w:val="20"/>
        </w:rPr>
      </w:pPr>
      <w:bookmarkStart w:id="78" w:name="_Hlk83374099"/>
    </w:p>
    <w:p w14:paraId="107E0A0B" w14:textId="77777777" w:rsidR="006A5B59" w:rsidRPr="0085456B" w:rsidRDefault="0085456B">
      <w:pPr>
        <w:widowControl w:val="0"/>
        <w:autoSpaceDE w:val="0"/>
        <w:autoSpaceDN w:val="0"/>
        <w:adjustRightInd w:val="0"/>
        <w:spacing w:line="200" w:lineRule="exact"/>
      </w:pPr>
      <w:r w:rsidRPr="0085456B">
        <w:t>Sans objet</w:t>
      </w:r>
    </w:p>
    <w:bookmarkEnd w:id="78"/>
    <w:p w14:paraId="4E53FA6C" w14:textId="77777777" w:rsidR="0085456B" w:rsidRPr="006A466F" w:rsidRDefault="0085456B">
      <w:pPr>
        <w:widowControl w:val="0"/>
        <w:autoSpaceDE w:val="0"/>
        <w:autoSpaceDN w:val="0"/>
        <w:adjustRightInd w:val="0"/>
        <w:spacing w:line="200" w:lineRule="exact"/>
        <w:rPr>
          <w:rFonts w:ascii="Arial" w:hAnsi="Arial" w:cs="Arial"/>
          <w:iCs/>
          <w:color w:val="C00000"/>
          <w:sz w:val="20"/>
          <w:szCs w:val="20"/>
        </w:rPr>
      </w:pPr>
    </w:p>
    <w:p w14:paraId="06BAE471" w14:textId="77777777" w:rsidR="00B3398C" w:rsidRPr="006A466F" w:rsidRDefault="00B3398C" w:rsidP="008630D8">
      <w:pPr>
        <w:pStyle w:val="Titre1"/>
        <w:rPr>
          <w:iCs/>
        </w:rPr>
      </w:pPr>
      <w:bookmarkStart w:id="79" w:name="_Toc223523015"/>
      <w:r w:rsidRPr="009A7C35">
        <w:t>GARANTIE</w:t>
      </w:r>
      <w:r w:rsidR="005144E6">
        <w:t xml:space="preserve"> </w:t>
      </w:r>
      <w:r w:rsidR="005144E6" w:rsidRPr="006A466F">
        <w:t>(</w:t>
      </w:r>
      <w:r w:rsidR="002217A4" w:rsidRPr="006A466F">
        <w:t>si m</w:t>
      </w:r>
      <w:r w:rsidR="005144E6" w:rsidRPr="006A466F">
        <w:t>arché de fournitures)</w:t>
      </w:r>
      <w:bookmarkEnd w:id="79"/>
    </w:p>
    <w:p w14:paraId="4ADA8968" w14:textId="77777777" w:rsidR="0085456B" w:rsidRPr="0085456B" w:rsidRDefault="0085456B" w:rsidP="0085456B">
      <w:pPr>
        <w:widowControl w:val="0"/>
        <w:autoSpaceDE w:val="0"/>
        <w:autoSpaceDN w:val="0"/>
        <w:adjustRightInd w:val="0"/>
        <w:spacing w:line="200" w:lineRule="exact"/>
      </w:pPr>
    </w:p>
    <w:p w14:paraId="3CD64A20" w14:textId="77777777" w:rsidR="0085456B" w:rsidRPr="0085456B" w:rsidRDefault="0085456B" w:rsidP="0085456B">
      <w:pPr>
        <w:widowControl w:val="0"/>
        <w:autoSpaceDE w:val="0"/>
        <w:autoSpaceDN w:val="0"/>
        <w:adjustRightInd w:val="0"/>
        <w:spacing w:line="200" w:lineRule="exact"/>
      </w:pPr>
      <w:r w:rsidRPr="0085456B">
        <w:t>Sans objet</w:t>
      </w:r>
    </w:p>
    <w:p w14:paraId="03E68452" w14:textId="77777777" w:rsidR="00B3398C" w:rsidRPr="009A7C35" w:rsidRDefault="00B3398C">
      <w:pPr>
        <w:widowControl w:val="0"/>
        <w:autoSpaceDE w:val="0"/>
        <w:autoSpaceDN w:val="0"/>
        <w:adjustRightInd w:val="0"/>
        <w:spacing w:line="200" w:lineRule="exact"/>
        <w:rPr>
          <w:rFonts w:ascii="Arial" w:hAnsi="Arial" w:cs="Arial"/>
          <w:sz w:val="20"/>
          <w:szCs w:val="20"/>
        </w:rPr>
      </w:pPr>
    </w:p>
    <w:p w14:paraId="3D6EF756" w14:textId="77777777" w:rsidR="00B3398C" w:rsidRPr="009A7C35" w:rsidRDefault="00B3398C" w:rsidP="008630D8">
      <w:pPr>
        <w:pStyle w:val="Titre1"/>
        <w:rPr>
          <w:i/>
          <w:iCs/>
        </w:rPr>
      </w:pPr>
      <w:bookmarkStart w:id="80" w:name="_Toc223523016"/>
      <w:r w:rsidRPr="009A7C35">
        <w:t>LITIGES</w:t>
      </w:r>
      <w:bookmarkEnd w:id="80"/>
    </w:p>
    <w:p w14:paraId="651364E6" w14:textId="77777777" w:rsidR="00B3398C" w:rsidRPr="009A7C35" w:rsidRDefault="00B3398C">
      <w:pPr>
        <w:widowControl w:val="0"/>
        <w:autoSpaceDE w:val="0"/>
        <w:autoSpaceDN w:val="0"/>
        <w:adjustRightInd w:val="0"/>
        <w:spacing w:line="200" w:lineRule="exact"/>
        <w:rPr>
          <w:rFonts w:ascii="Arial" w:hAnsi="Arial" w:cs="Arial"/>
          <w:sz w:val="20"/>
          <w:szCs w:val="20"/>
        </w:rPr>
      </w:pPr>
    </w:p>
    <w:p w14:paraId="3412B069" w14:textId="77777777" w:rsidR="00B3398C" w:rsidRPr="009A7C35" w:rsidRDefault="00B3398C" w:rsidP="008630D8">
      <w:pPr>
        <w:spacing w:before="0" w:after="0"/>
      </w:pPr>
      <w:r w:rsidRPr="009A7C35">
        <w:t>En cas de différend né à l’occasion de l’exécution du présent marché, les parties s’efforceront de trouver un accord amiable à leur litige.</w:t>
      </w:r>
    </w:p>
    <w:p w14:paraId="4C06725A" w14:textId="77777777" w:rsidR="00B3398C" w:rsidRPr="009A7C35" w:rsidRDefault="00B3398C" w:rsidP="008630D8">
      <w:pPr>
        <w:spacing w:before="0" w:after="0"/>
      </w:pPr>
    </w:p>
    <w:p w14:paraId="2E5DC81A" w14:textId="77777777" w:rsidR="00911DB8" w:rsidRDefault="00B3398C" w:rsidP="008630D8">
      <w:pPr>
        <w:spacing w:before="0" w:after="0"/>
      </w:pPr>
      <w:r w:rsidRPr="009A7C35">
        <w:t xml:space="preserve">A défaut d’accord, le tribunal administratif </w:t>
      </w:r>
      <w:r w:rsidR="0085456B">
        <w:t xml:space="preserve">de Bordeaux </w:t>
      </w:r>
      <w:r w:rsidRPr="009A7C35">
        <w:t>est seul compétent.</w:t>
      </w:r>
    </w:p>
    <w:sectPr w:rsidR="00911DB8" w:rsidSect="000A7363">
      <w:pgSz w:w="11900" w:h="16840"/>
      <w:pgMar w:top="1418" w:right="1418"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D58BF" w14:textId="77777777" w:rsidR="00C51553" w:rsidRDefault="00C51553">
      <w:r>
        <w:separator/>
      </w:r>
    </w:p>
  </w:endnote>
  <w:endnote w:type="continuationSeparator" w:id="0">
    <w:p w14:paraId="52DDABCA" w14:textId="77777777" w:rsidR="00C51553" w:rsidRDefault="00C51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venirNext LT Pro Cn">
    <w:panose1 w:val="020B0506020202020204"/>
    <w:charset w:val="00"/>
    <w:family w:val="swiss"/>
    <w:notTrueType/>
    <w:pitch w:val="variable"/>
    <w:sig w:usb0="800000A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BDA1A" w14:textId="77777777" w:rsidR="005E7AE7" w:rsidRDefault="005E7A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7CAF5A2" w14:textId="77777777" w:rsidR="005E7AE7" w:rsidRDefault="005E7AE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9E1D9" w14:textId="77777777" w:rsidR="005E7AE7" w:rsidRDefault="005E7A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F34243">
      <w:rPr>
        <w:rStyle w:val="Numrodepage"/>
        <w:noProof/>
      </w:rPr>
      <w:t>7</w:t>
    </w:r>
    <w:r>
      <w:rPr>
        <w:rStyle w:val="Numrodepage"/>
      </w:rPr>
      <w:fldChar w:fldCharType="end"/>
    </w:r>
  </w:p>
  <w:p w14:paraId="041A25CB" w14:textId="3A80CE2B" w:rsidR="005E7AE7" w:rsidRPr="0085456B" w:rsidRDefault="005E7AE7" w:rsidP="0085456B">
    <w:pPr>
      <w:pStyle w:val="Pieddepage"/>
      <w:ind w:right="360"/>
      <w:jc w:val="left"/>
      <w:rPr>
        <w:i/>
        <w:sz w:val="18"/>
        <w:szCs w:val="18"/>
      </w:rPr>
    </w:pPr>
    <w:r w:rsidRPr="0085456B">
      <w:rPr>
        <w:rFonts w:ascii="Arial" w:hAnsi="Arial" w:cs="Arial"/>
        <w:i/>
        <w:sz w:val="18"/>
        <w:szCs w:val="18"/>
      </w:rPr>
      <w:t>Marché à procédure adaptée</w:t>
    </w:r>
    <w:r w:rsidR="0085456B" w:rsidRPr="0085456B">
      <w:rPr>
        <w:rFonts w:ascii="Arial" w:hAnsi="Arial" w:cs="Arial"/>
        <w:i/>
        <w:sz w:val="18"/>
        <w:szCs w:val="18"/>
      </w:rPr>
      <w:t xml:space="preserve"> – Accueil et prestations associées INRAE Nouvelle Aquitaine - </w:t>
    </w:r>
    <w:r w:rsidR="004B2C82">
      <w:rPr>
        <w:rFonts w:ascii="Arial" w:hAnsi="Arial" w:cs="Arial"/>
        <w:i/>
        <w:sz w:val="18"/>
        <w:szCs w:val="18"/>
      </w:rPr>
      <w:t>AQUAPÔLE</w:t>
    </w:r>
    <w:r w:rsidRPr="0085456B">
      <w:rPr>
        <w:i/>
        <w:sz w:val="18"/>
        <w:szCs w:val="18"/>
      </w:rPr>
      <w:tab/>
      <w:t xml:space="preserve">                                                                </w:t>
    </w:r>
    <w:r w:rsidRPr="0085456B">
      <w:rPr>
        <w:i/>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3AAC1" w14:textId="77777777" w:rsidR="00C51553" w:rsidRDefault="00C51553">
      <w:r>
        <w:separator/>
      </w:r>
    </w:p>
  </w:footnote>
  <w:footnote w:type="continuationSeparator" w:id="0">
    <w:p w14:paraId="5A023563" w14:textId="77777777" w:rsidR="00C51553" w:rsidRDefault="00C51553">
      <w:r>
        <w:continuationSeparator/>
      </w:r>
    </w:p>
  </w:footnote>
  <w:footnote w:id="1">
    <w:p w14:paraId="211FDC58" w14:textId="77777777" w:rsidR="005E7AE7" w:rsidRPr="00460E17" w:rsidRDefault="005E7AE7" w:rsidP="008630D8">
      <w:pPr>
        <w:pStyle w:val="Retraitcorpsdetexte"/>
        <w:spacing w:before="0" w:after="0"/>
        <w:ind w:left="0"/>
        <w:rPr>
          <w:i/>
          <w:sz w:val="18"/>
          <w:szCs w:val="18"/>
        </w:rPr>
      </w:pPr>
      <w:r w:rsidRPr="00460E17">
        <w:rPr>
          <w:rStyle w:val="Appelnotedebasdep"/>
          <w:i/>
          <w:sz w:val="18"/>
          <w:szCs w:val="18"/>
        </w:rPr>
        <w:footnoteRef/>
      </w:r>
      <w:r w:rsidRPr="00460E17">
        <w:rPr>
          <w:i/>
          <w:sz w:val="18"/>
          <w:szCs w:val="18"/>
        </w:rPr>
        <w:t xml:space="preserve"> </w:t>
      </w:r>
      <w:r w:rsidR="00460E17" w:rsidRPr="00460E17">
        <w:rPr>
          <w:i/>
          <w:sz w:val="18"/>
          <w:szCs w:val="18"/>
        </w:rPr>
        <w:t>S</w:t>
      </w:r>
      <w:r w:rsidRPr="00460E17">
        <w:rPr>
          <w:i/>
          <w:sz w:val="18"/>
          <w:szCs w:val="18"/>
        </w:rPr>
        <w:t>ignature et cachet commercial du titulaire avec mention d</w:t>
      </w:r>
      <w:r w:rsidR="00460E17">
        <w:rPr>
          <w:i/>
          <w:sz w:val="18"/>
          <w:szCs w:val="18"/>
        </w:rPr>
        <w:t>es nom et qualité du signataire</w:t>
      </w:r>
    </w:p>
  </w:footnote>
  <w:footnote w:id="2">
    <w:p w14:paraId="5E54D3F0" w14:textId="77777777" w:rsidR="00E37210" w:rsidRPr="00460E17" w:rsidRDefault="00E37210" w:rsidP="008630D8">
      <w:pPr>
        <w:pStyle w:val="Notedebasdepage"/>
        <w:spacing w:before="0" w:after="0"/>
        <w:rPr>
          <w:rFonts w:ascii="Arial" w:hAnsi="Arial" w:cs="Arial"/>
          <w:i/>
          <w:sz w:val="18"/>
          <w:szCs w:val="18"/>
        </w:rPr>
      </w:pPr>
      <w:r w:rsidRPr="00460E17">
        <w:rPr>
          <w:rStyle w:val="Appelnotedebasdep"/>
          <w:rFonts w:ascii="Arial" w:hAnsi="Arial" w:cs="Arial"/>
          <w:i/>
          <w:sz w:val="18"/>
          <w:szCs w:val="18"/>
        </w:rPr>
        <w:footnoteRef/>
      </w:r>
      <w:r w:rsidRPr="00460E17">
        <w:rPr>
          <w:rFonts w:ascii="Arial" w:hAnsi="Arial" w:cs="Arial"/>
          <w:i/>
          <w:sz w:val="18"/>
          <w:szCs w:val="18"/>
        </w:rPr>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F3476"/>
    <w:multiLevelType w:val="hybridMultilevel"/>
    <w:tmpl w:val="8E143A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ED95C4F"/>
    <w:multiLevelType w:val="hybridMultilevel"/>
    <w:tmpl w:val="F69EC1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BF046F"/>
    <w:multiLevelType w:val="hybridMultilevel"/>
    <w:tmpl w:val="AD260DB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2A554BE9"/>
    <w:multiLevelType w:val="hybridMultilevel"/>
    <w:tmpl w:val="EB5823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9A1C86"/>
    <w:multiLevelType w:val="hybridMultilevel"/>
    <w:tmpl w:val="F5684F90"/>
    <w:lvl w:ilvl="0" w:tplc="D432002C">
      <w:start w:val="1"/>
      <w:numFmt w:val="bullet"/>
      <w:lvlText w:val="-"/>
      <w:lvlJc w:val="left"/>
      <w:pPr>
        <w:ind w:left="720" w:hanging="360"/>
      </w:pPr>
      <w:rPr>
        <w:rFonts w:ascii="Agency FB" w:hAnsi="Agency FB" w:hint="default"/>
      </w:rPr>
    </w:lvl>
    <w:lvl w:ilvl="1" w:tplc="D8C47B84">
      <w:start w:val="1"/>
      <w:numFmt w:val="bullet"/>
      <w:lvlText w:val="o"/>
      <w:lvlJc w:val="left"/>
      <w:pPr>
        <w:ind w:left="1440" w:hanging="360"/>
      </w:pPr>
      <w:rPr>
        <w:rFonts w:ascii="Courier New" w:hAnsi="Courier New" w:hint="default"/>
      </w:rPr>
    </w:lvl>
    <w:lvl w:ilvl="2" w:tplc="F5C645FC">
      <w:start w:val="1"/>
      <w:numFmt w:val="bullet"/>
      <w:lvlText w:val=""/>
      <w:lvlJc w:val="left"/>
      <w:pPr>
        <w:ind w:left="2160" w:hanging="360"/>
      </w:pPr>
      <w:rPr>
        <w:rFonts w:ascii="Wingdings" w:hAnsi="Wingdings" w:hint="default"/>
      </w:rPr>
    </w:lvl>
    <w:lvl w:ilvl="3" w:tplc="49BE4FEE">
      <w:start w:val="1"/>
      <w:numFmt w:val="bullet"/>
      <w:lvlText w:val=""/>
      <w:lvlJc w:val="left"/>
      <w:pPr>
        <w:ind w:left="2880" w:hanging="360"/>
      </w:pPr>
      <w:rPr>
        <w:rFonts w:ascii="Symbol" w:hAnsi="Symbol" w:hint="default"/>
      </w:rPr>
    </w:lvl>
    <w:lvl w:ilvl="4" w:tplc="AE58012E">
      <w:start w:val="1"/>
      <w:numFmt w:val="bullet"/>
      <w:lvlText w:val="o"/>
      <w:lvlJc w:val="left"/>
      <w:pPr>
        <w:ind w:left="3600" w:hanging="360"/>
      </w:pPr>
      <w:rPr>
        <w:rFonts w:ascii="Courier New" w:hAnsi="Courier New" w:hint="default"/>
      </w:rPr>
    </w:lvl>
    <w:lvl w:ilvl="5" w:tplc="BB0AFC80">
      <w:start w:val="1"/>
      <w:numFmt w:val="bullet"/>
      <w:lvlText w:val=""/>
      <w:lvlJc w:val="left"/>
      <w:pPr>
        <w:ind w:left="4320" w:hanging="360"/>
      </w:pPr>
      <w:rPr>
        <w:rFonts w:ascii="Wingdings" w:hAnsi="Wingdings" w:hint="default"/>
      </w:rPr>
    </w:lvl>
    <w:lvl w:ilvl="6" w:tplc="5FBE7B16">
      <w:start w:val="1"/>
      <w:numFmt w:val="bullet"/>
      <w:lvlText w:val=""/>
      <w:lvlJc w:val="left"/>
      <w:pPr>
        <w:ind w:left="5040" w:hanging="360"/>
      </w:pPr>
      <w:rPr>
        <w:rFonts w:ascii="Symbol" w:hAnsi="Symbol" w:hint="default"/>
      </w:rPr>
    </w:lvl>
    <w:lvl w:ilvl="7" w:tplc="5E2E8FB2">
      <w:start w:val="1"/>
      <w:numFmt w:val="bullet"/>
      <w:lvlText w:val="o"/>
      <w:lvlJc w:val="left"/>
      <w:pPr>
        <w:ind w:left="5760" w:hanging="360"/>
      </w:pPr>
      <w:rPr>
        <w:rFonts w:ascii="Courier New" w:hAnsi="Courier New" w:hint="default"/>
      </w:rPr>
    </w:lvl>
    <w:lvl w:ilvl="8" w:tplc="353A424E">
      <w:start w:val="1"/>
      <w:numFmt w:val="bullet"/>
      <w:lvlText w:val=""/>
      <w:lvlJc w:val="left"/>
      <w:pPr>
        <w:ind w:left="6480" w:hanging="360"/>
      </w:pPr>
      <w:rPr>
        <w:rFonts w:ascii="Wingdings" w:hAnsi="Wingdings" w:hint="default"/>
      </w:rPr>
    </w:lvl>
  </w:abstractNum>
  <w:abstractNum w:abstractNumId="5" w15:restartNumberingAfterBreak="0">
    <w:nsid w:val="381E18F0"/>
    <w:multiLevelType w:val="hybridMultilevel"/>
    <w:tmpl w:val="CF8A93E2"/>
    <w:lvl w:ilvl="0" w:tplc="87D6C656">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F9E4807"/>
    <w:multiLevelType w:val="multilevel"/>
    <w:tmpl w:val="74A8E452"/>
    <w:styleLink w:val="ModleTitre"/>
    <w:lvl w:ilvl="0">
      <w:start w:val="1"/>
      <w:numFmt w:val="decimal"/>
      <w:pStyle w:val="Titre1"/>
      <w:lvlText w:val="%1."/>
      <w:lvlJc w:val="left"/>
      <w:pPr>
        <w:ind w:left="360" w:hanging="360"/>
      </w:pPr>
      <w:rPr>
        <w:rFonts w:hint="default"/>
        <w:b/>
        <w:color w:val="00A6A3"/>
      </w:rPr>
    </w:lvl>
    <w:lvl w:ilvl="1">
      <w:start w:val="1"/>
      <w:numFmt w:val="decimal"/>
      <w:pStyle w:val="Titre2"/>
      <w:lvlText w:val="%1.%2."/>
      <w:lvlJc w:val="left"/>
      <w:pPr>
        <w:ind w:left="792" w:hanging="432"/>
      </w:pPr>
      <w:rPr>
        <w:rFonts w:hint="default"/>
        <w:b/>
        <w:color w:val="00A6A3"/>
      </w:rPr>
    </w:lvl>
    <w:lvl w:ilvl="2">
      <w:start w:val="1"/>
      <w:numFmt w:val="decimal"/>
      <w:pStyle w:val="Titre3"/>
      <w:lvlText w:val="%1.%2.%3."/>
      <w:lvlJc w:val="left"/>
      <w:pPr>
        <w:ind w:left="1224" w:hanging="504"/>
      </w:pPr>
      <w:rPr>
        <w:rFonts w:hint="default"/>
        <w:b/>
        <w:color w:val="00A6A3"/>
      </w:rPr>
    </w:lvl>
    <w:lvl w:ilvl="3">
      <w:start w:val="1"/>
      <w:numFmt w:val="decimal"/>
      <w:pStyle w:val="Titre4"/>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6748DA"/>
    <w:multiLevelType w:val="hybridMultilevel"/>
    <w:tmpl w:val="4D9E38E6"/>
    <w:lvl w:ilvl="0" w:tplc="040C0001">
      <w:start w:val="1"/>
      <w:numFmt w:val="bullet"/>
      <w:lvlText w:val=""/>
      <w:lvlJc w:val="left"/>
      <w:pPr>
        <w:ind w:left="720" w:hanging="360"/>
      </w:pPr>
      <w:rPr>
        <w:rFonts w:ascii="Symbol" w:hAnsi="Symbol" w:hint="default"/>
      </w:rPr>
    </w:lvl>
    <w:lvl w:ilvl="1" w:tplc="DB806A3A">
      <w:start w:val="1"/>
      <w:numFmt w:val="bullet"/>
      <w:lvlText w:val="-"/>
      <w:lvlJc w:val="left"/>
      <w:pPr>
        <w:ind w:left="1440" w:hanging="360"/>
      </w:pPr>
      <w:rPr>
        <w:rFonts w:ascii="Agency FB" w:hAnsi="Agency FB"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74C1A6D"/>
    <w:multiLevelType w:val="hybridMultilevel"/>
    <w:tmpl w:val="DCBA88B4"/>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01025846">
    <w:abstractNumId w:val="5"/>
  </w:num>
  <w:num w:numId="2" w16cid:durableId="1237476501">
    <w:abstractNumId w:val="8"/>
  </w:num>
  <w:num w:numId="3" w16cid:durableId="1935936829">
    <w:abstractNumId w:val="6"/>
    <w:lvlOverride w:ilvl="0">
      <w:lvl w:ilvl="0">
        <w:start w:val="1"/>
        <w:numFmt w:val="decimal"/>
        <w:pStyle w:val="Titre1"/>
        <w:lvlText w:val="%1."/>
        <w:lvlJc w:val="left"/>
        <w:pPr>
          <w:ind w:left="360" w:hanging="360"/>
        </w:pPr>
        <w:rPr>
          <w:rFonts w:hint="default"/>
          <w:b/>
          <w:color w:val="00A6A3"/>
          <w:sz w:val="32"/>
          <w:szCs w:val="32"/>
        </w:rPr>
      </w:lvl>
    </w:lvlOverride>
  </w:num>
  <w:num w:numId="4" w16cid:durableId="1770851494">
    <w:abstractNumId w:val="6"/>
  </w:num>
  <w:num w:numId="5" w16cid:durableId="2029676763">
    <w:abstractNumId w:val="3"/>
  </w:num>
  <w:num w:numId="6" w16cid:durableId="1037662836">
    <w:abstractNumId w:val="6"/>
    <w:lvlOverride w:ilvl="0">
      <w:lvl w:ilvl="0">
        <w:start w:val="1"/>
        <w:numFmt w:val="decimal"/>
        <w:pStyle w:val="Titre1"/>
        <w:lvlText w:val="%1."/>
        <w:lvlJc w:val="left"/>
        <w:pPr>
          <w:ind w:left="502" w:hanging="360"/>
        </w:pPr>
        <w:rPr>
          <w:rFonts w:hint="default"/>
          <w:b/>
          <w:color w:val="00A6A3"/>
          <w:sz w:val="32"/>
          <w:szCs w:val="32"/>
        </w:rPr>
      </w:lvl>
    </w:lvlOverride>
    <w:lvlOverride w:ilvl="1">
      <w:lvl w:ilvl="1">
        <w:start w:val="1"/>
        <w:numFmt w:val="decimal"/>
        <w:pStyle w:val="Titre2"/>
        <w:lvlText w:val="%1.%2."/>
        <w:lvlJc w:val="left"/>
        <w:pPr>
          <w:ind w:left="792" w:hanging="432"/>
        </w:pPr>
        <w:rPr>
          <w:rFonts w:hint="default"/>
          <w:b/>
          <w:color w:val="00A6A3"/>
        </w:rPr>
      </w:lvl>
    </w:lvlOverride>
    <w:lvlOverride w:ilvl="2">
      <w:lvl w:ilvl="2">
        <w:start w:val="1"/>
        <w:numFmt w:val="decimal"/>
        <w:pStyle w:val="Titre3"/>
        <w:lvlText w:val="%1.%2.%3."/>
        <w:lvlJc w:val="left"/>
        <w:pPr>
          <w:ind w:left="1224" w:hanging="504"/>
        </w:pPr>
        <w:rPr>
          <w:rFonts w:hint="default"/>
          <w:b/>
          <w:color w:val="00A6A3"/>
        </w:rPr>
      </w:lvl>
    </w:lvlOverride>
    <w:lvlOverride w:ilvl="3">
      <w:lvl w:ilvl="3">
        <w:start w:val="1"/>
        <w:numFmt w:val="decimal"/>
        <w:pStyle w:val="Titre4"/>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1531799841">
    <w:abstractNumId w:val="6"/>
    <w:lvlOverride w:ilvl="0">
      <w:lvl w:ilvl="0">
        <w:start w:val="1"/>
        <w:numFmt w:val="decimal"/>
        <w:pStyle w:val="Titre1"/>
        <w:lvlText w:val="%1."/>
        <w:lvlJc w:val="left"/>
        <w:pPr>
          <w:ind w:left="1637" w:hanging="360"/>
        </w:pPr>
        <w:rPr>
          <w:rFonts w:hint="default"/>
          <w:b/>
          <w:color w:val="00A6A3"/>
        </w:rPr>
      </w:lvl>
    </w:lvlOverride>
    <w:lvlOverride w:ilvl="1">
      <w:lvl w:ilvl="1">
        <w:start w:val="1"/>
        <w:numFmt w:val="decimal"/>
        <w:pStyle w:val="Titre2"/>
        <w:lvlText w:val="%1.%2."/>
        <w:lvlJc w:val="left"/>
        <w:pPr>
          <w:ind w:left="792" w:hanging="432"/>
        </w:pPr>
        <w:rPr>
          <w:rFonts w:hint="default"/>
          <w:b w:val="0"/>
          <w:color w:val="00A6A3"/>
        </w:rPr>
      </w:lvl>
    </w:lvlOverride>
    <w:lvlOverride w:ilvl="2">
      <w:lvl w:ilvl="2">
        <w:start w:val="1"/>
        <w:numFmt w:val="decimal"/>
        <w:pStyle w:val="Titre3"/>
        <w:lvlText w:val="%1.%2.%3."/>
        <w:lvlJc w:val="left"/>
        <w:pPr>
          <w:ind w:left="1224" w:hanging="504"/>
        </w:pPr>
        <w:rPr>
          <w:rFonts w:hint="default"/>
          <w:b w:val="0"/>
          <w:color w:val="00A6A3"/>
        </w:rPr>
      </w:lvl>
    </w:lvlOverride>
  </w:num>
  <w:num w:numId="8" w16cid:durableId="843281967">
    <w:abstractNumId w:val="4"/>
  </w:num>
  <w:num w:numId="9" w16cid:durableId="1092166987">
    <w:abstractNumId w:val="0"/>
  </w:num>
  <w:num w:numId="10" w16cid:durableId="1575047032">
    <w:abstractNumId w:val="1"/>
  </w:num>
  <w:num w:numId="11" w16cid:durableId="2116048429">
    <w:abstractNumId w:val="7"/>
  </w:num>
  <w:num w:numId="12" w16cid:durableId="149595350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C5B"/>
    <w:rsid w:val="000153EC"/>
    <w:rsid w:val="0009322A"/>
    <w:rsid w:val="00096E84"/>
    <w:rsid w:val="000A175F"/>
    <w:rsid w:val="000A70CD"/>
    <w:rsid w:val="000A7363"/>
    <w:rsid w:val="000B7E1A"/>
    <w:rsid w:val="000E0421"/>
    <w:rsid w:val="000E5048"/>
    <w:rsid w:val="00134A5A"/>
    <w:rsid w:val="001434B3"/>
    <w:rsid w:val="00153E75"/>
    <w:rsid w:val="00177F31"/>
    <w:rsid w:val="0019745F"/>
    <w:rsid w:val="001B303D"/>
    <w:rsid w:val="001B6901"/>
    <w:rsid w:val="001B75C4"/>
    <w:rsid w:val="001D4D11"/>
    <w:rsid w:val="001D73E9"/>
    <w:rsid w:val="001E21C7"/>
    <w:rsid w:val="001F6805"/>
    <w:rsid w:val="002217A4"/>
    <w:rsid w:val="002258B6"/>
    <w:rsid w:val="00256376"/>
    <w:rsid w:val="00260443"/>
    <w:rsid w:val="0026288D"/>
    <w:rsid w:val="00274965"/>
    <w:rsid w:val="002B5C0D"/>
    <w:rsid w:val="002C40D0"/>
    <w:rsid w:val="0030025D"/>
    <w:rsid w:val="00302670"/>
    <w:rsid w:val="00303880"/>
    <w:rsid w:val="003130CA"/>
    <w:rsid w:val="00321012"/>
    <w:rsid w:val="003732CE"/>
    <w:rsid w:val="003A6402"/>
    <w:rsid w:val="003B0E17"/>
    <w:rsid w:val="003B43E6"/>
    <w:rsid w:val="003C2E90"/>
    <w:rsid w:val="003D038F"/>
    <w:rsid w:val="003D5CB1"/>
    <w:rsid w:val="003D635F"/>
    <w:rsid w:val="00427EB8"/>
    <w:rsid w:val="00460E17"/>
    <w:rsid w:val="00480622"/>
    <w:rsid w:val="00483B7D"/>
    <w:rsid w:val="0049266D"/>
    <w:rsid w:val="004968F7"/>
    <w:rsid w:val="004B2C82"/>
    <w:rsid w:val="004B692F"/>
    <w:rsid w:val="004C2431"/>
    <w:rsid w:val="004D28CF"/>
    <w:rsid w:val="004D3DD3"/>
    <w:rsid w:val="004D7D5D"/>
    <w:rsid w:val="00506B9C"/>
    <w:rsid w:val="005107AC"/>
    <w:rsid w:val="005144E6"/>
    <w:rsid w:val="00517372"/>
    <w:rsid w:val="00526614"/>
    <w:rsid w:val="005304C9"/>
    <w:rsid w:val="00535101"/>
    <w:rsid w:val="00535988"/>
    <w:rsid w:val="005438B3"/>
    <w:rsid w:val="00546128"/>
    <w:rsid w:val="005618B6"/>
    <w:rsid w:val="00571945"/>
    <w:rsid w:val="005B64CE"/>
    <w:rsid w:val="005C0D57"/>
    <w:rsid w:val="005C5C21"/>
    <w:rsid w:val="005D2E99"/>
    <w:rsid w:val="005D4468"/>
    <w:rsid w:val="005E2396"/>
    <w:rsid w:val="005E7AE7"/>
    <w:rsid w:val="005F153F"/>
    <w:rsid w:val="005F22FE"/>
    <w:rsid w:val="00616187"/>
    <w:rsid w:val="006275E0"/>
    <w:rsid w:val="00632595"/>
    <w:rsid w:val="00635B1F"/>
    <w:rsid w:val="00642A6F"/>
    <w:rsid w:val="006476D6"/>
    <w:rsid w:val="006659A3"/>
    <w:rsid w:val="00672562"/>
    <w:rsid w:val="006A466F"/>
    <w:rsid w:val="006A5B59"/>
    <w:rsid w:val="006B58C5"/>
    <w:rsid w:val="006E267D"/>
    <w:rsid w:val="006E6173"/>
    <w:rsid w:val="006F2DAE"/>
    <w:rsid w:val="006F481D"/>
    <w:rsid w:val="00707B79"/>
    <w:rsid w:val="00727A04"/>
    <w:rsid w:val="0073069F"/>
    <w:rsid w:val="0074183C"/>
    <w:rsid w:val="007574F4"/>
    <w:rsid w:val="00761007"/>
    <w:rsid w:val="0076384B"/>
    <w:rsid w:val="0078617B"/>
    <w:rsid w:val="007B55D0"/>
    <w:rsid w:val="007D4058"/>
    <w:rsid w:val="007D5B09"/>
    <w:rsid w:val="008013EA"/>
    <w:rsid w:val="00804DB9"/>
    <w:rsid w:val="00813B03"/>
    <w:rsid w:val="0082116E"/>
    <w:rsid w:val="0084647A"/>
    <w:rsid w:val="0085456B"/>
    <w:rsid w:val="008550CD"/>
    <w:rsid w:val="0085733E"/>
    <w:rsid w:val="008630D8"/>
    <w:rsid w:val="008B165D"/>
    <w:rsid w:val="008F4506"/>
    <w:rsid w:val="009101CC"/>
    <w:rsid w:val="00911DB8"/>
    <w:rsid w:val="00923D5F"/>
    <w:rsid w:val="00933FED"/>
    <w:rsid w:val="00935797"/>
    <w:rsid w:val="00943F8C"/>
    <w:rsid w:val="00947C2D"/>
    <w:rsid w:val="0096472D"/>
    <w:rsid w:val="009A1C79"/>
    <w:rsid w:val="009A7C35"/>
    <w:rsid w:val="009B3DCF"/>
    <w:rsid w:val="009C3CDF"/>
    <w:rsid w:val="009E48C7"/>
    <w:rsid w:val="009F0C4E"/>
    <w:rsid w:val="009F23A3"/>
    <w:rsid w:val="00A013BD"/>
    <w:rsid w:val="00A0496B"/>
    <w:rsid w:val="00A56ED2"/>
    <w:rsid w:val="00AA070F"/>
    <w:rsid w:val="00AA1ADB"/>
    <w:rsid w:val="00AA3FDE"/>
    <w:rsid w:val="00AF0875"/>
    <w:rsid w:val="00AF5EF1"/>
    <w:rsid w:val="00AF7ADE"/>
    <w:rsid w:val="00B06C5B"/>
    <w:rsid w:val="00B1466D"/>
    <w:rsid w:val="00B152C6"/>
    <w:rsid w:val="00B23135"/>
    <w:rsid w:val="00B3398C"/>
    <w:rsid w:val="00B460CB"/>
    <w:rsid w:val="00B51FA9"/>
    <w:rsid w:val="00B649EA"/>
    <w:rsid w:val="00BA6ADE"/>
    <w:rsid w:val="00BC6C36"/>
    <w:rsid w:val="00BE0EAA"/>
    <w:rsid w:val="00BF0619"/>
    <w:rsid w:val="00C21E5C"/>
    <w:rsid w:val="00C27CC1"/>
    <w:rsid w:val="00C31F9D"/>
    <w:rsid w:val="00C436EF"/>
    <w:rsid w:val="00C51553"/>
    <w:rsid w:val="00C649C5"/>
    <w:rsid w:val="00C97149"/>
    <w:rsid w:val="00CA6331"/>
    <w:rsid w:val="00CB348C"/>
    <w:rsid w:val="00CC1566"/>
    <w:rsid w:val="00CC6995"/>
    <w:rsid w:val="00CD324A"/>
    <w:rsid w:val="00CE36F0"/>
    <w:rsid w:val="00D018BB"/>
    <w:rsid w:val="00D17DF1"/>
    <w:rsid w:val="00D355F1"/>
    <w:rsid w:val="00D3645B"/>
    <w:rsid w:val="00D52DCD"/>
    <w:rsid w:val="00D5716F"/>
    <w:rsid w:val="00DA08FD"/>
    <w:rsid w:val="00DB68A2"/>
    <w:rsid w:val="00DC494F"/>
    <w:rsid w:val="00E2297B"/>
    <w:rsid w:val="00E27125"/>
    <w:rsid w:val="00E37210"/>
    <w:rsid w:val="00E4467E"/>
    <w:rsid w:val="00E90A96"/>
    <w:rsid w:val="00EA21B3"/>
    <w:rsid w:val="00ED5AA0"/>
    <w:rsid w:val="00EE3818"/>
    <w:rsid w:val="00EF4146"/>
    <w:rsid w:val="00F11683"/>
    <w:rsid w:val="00F23885"/>
    <w:rsid w:val="00F317F6"/>
    <w:rsid w:val="00F34243"/>
    <w:rsid w:val="00F36F33"/>
    <w:rsid w:val="00F371E7"/>
    <w:rsid w:val="00F64BC9"/>
    <w:rsid w:val="00F84DE2"/>
    <w:rsid w:val="00F85B11"/>
    <w:rsid w:val="00FB2B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BF2512"/>
  <w15:docId w15:val="{7EF98DCC-37FF-428D-A78F-0F04FBA8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96B"/>
    <w:pPr>
      <w:spacing w:before="120" w:after="120"/>
      <w:jc w:val="both"/>
    </w:pPr>
    <w:rPr>
      <w:rFonts w:ascii="AvenirNext LT Pro Cn" w:eastAsiaTheme="minorHAnsi" w:hAnsi="AvenirNext LT Pro Cn" w:cstheme="minorBidi"/>
      <w:sz w:val="22"/>
      <w:szCs w:val="22"/>
      <w:lang w:eastAsia="en-US"/>
    </w:rPr>
  </w:style>
  <w:style w:type="paragraph" w:styleId="Titre1">
    <w:name w:val="heading 1"/>
    <w:basedOn w:val="Normal"/>
    <w:next w:val="Normal"/>
    <w:link w:val="Titre1Car"/>
    <w:uiPriority w:val="9"/>
    <w:qFormat/>
    <w:rsid w:val="00A0496B"/>
    <w:pPr>
      <w:keepNext/>
      <w:keepLines/>
      <w:numPr>
        <w:numId w:val="3"/>
      </w:numPr>
      <w:spacing w:before="240" w:after="0"/>
      <w:outlineLvl w:val="0"/>
    </w:pPr>
    <w:rPr>
      <w:rFonts w:ascii="Raleway" w:eastAsiaTheme="majorEastAsia" w:hAnsi="Raleway" w:cstheme="majorBidi"/>
      <w:color w:val="00A3A6"/>
      <w:sz w:val="32"/>
      <w:szCs w:val="32"/>
    </w:rPr>
  </w:style>
  <w:style w:type="paragraph" w:styleId="Titre2">
    <w:name w:val="heading 2"/>
    <w:basedOn w:val="Titre1"/>
    <w:next w:val="Normal"/>
    <w:link w:val="Titre2Car"/>
    <w:autoRedefine/>
    <w:uiPriority w:val="9"/>
    <w:unhideWhenUsed/>
    <w:qFormat/>
    <w:rsid w:val="00A0496B"/>
    <w:pPr>
      <w:numPr>
        <w:ilvl w:val="1"/>
      </w:numPr>
      <w:spacing w:before="40"/>
      <w:outlineLvl w:val="1"/>
    </w:pPr>
    <w:rPr>
      <w:sz w:val="26"/>
      <w:szCs w:val="26"/>
    </w:rPr>
  </w:style>
  <w:style w:type="paragraph" w:styleId="Titre3">
    <w:name w:val="heading 3"/>
    <w:basedOn w:val="Titre2"/>
    <w:next w:val="Normal"/>
    <w:link w:val="Titre3Car"/>
    <w:uiPriority w:val="9"/>
    <w:unhideWhenUsed/>
    <w:qFormat/>
    <w:rsid w:val="00A0496B"/>
    <w:pPr>
      <w:numPr>
        <w:ilvl w:val="2"/>
      </w:numPr>
      <w:outlineLvl w:val="2"/>
    </w:pPr>
    <w:rPr>
      <w:rFonts w:ascii="AvenirNext LT Pro Cn" w:hAnsi="AvenirNext LT Pro Cn"/>
      <w:sz w:val="24"/>
      <w:szCs w:val="24"/>
    </w:rPr>
  </w:style>
  <w:style w:type="paragraph" w:styleId="Titre4">
    <w:name w:val="heading 4"/>
    <w:basedOn w:val="Normal"/>
    <w:next w:val="Normal"/>
    <w:link w:val="Titre4Car"/>
    <w:uiPriority w:val="9"/>
    <w:unhideWhenUsed/>
    <w:qFormat/>
    <w:rsid w:val="00A0496B"/>
    <w:pPr>
      <w:keepNext/>
      <w:keepLines/>
      <w:numPr>
        <w:ilvl w:val="3"/>
        <w:numId w:val="3"/>
      </w:numPr>
      <w:spacing w:before="40" w:after="0"/>
      <w:outlineLvl w:val="3"/>
    </w:pPr>
    <w:rPr>
      <w:rFonts w:ascii="Raleway" w:eastAsiaTheme="majorEastAsia" w:hAnsi="Raleway" w:cstheme="majorBidi"/>
      <w:i/>
      <w:iCs/>
      <w:color w:val="00A6A3"/>
    </w:rPr>
  </w:style>
  <w:style w:type="paragraph" w:styleId="Titre6">
    <w:name w:val="heading 6"/>
    <w:basedOn w:val="Normal"/>
    <w:next w:val="Normal"/>
    <w:qFormat/>
    <w:pPr>
      <w:spacing w:before="240" w:after="60"/>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rPr>
  </w:style>
  <w:style w:type="paragraph" w:styleId="TM2">
    <w:name w:val="toc 2"/>
    <w:basedOn w:val="Normal"/>
    <w:next w:val="Normal"/>
    <w:autoRedefine/>
    <w:uiPriority w:val="39"/>
    <w:rsid w:val="001B75C4"/>
    <w:pPr>
      <w:tabs>
        <w:tab w:val="right" w:leader="dot" w:pos="9050"/>
      </w:tabs>
    </w:pPr>
    <w:rPr>
      <w:rFonts w:ascii="Arial" w:hAnsi="Arial" w:cs="Arial"/>
    </w:rPr>
  </w:style>
  <w:style w:type="character" w:styleId="Lienhypertexte">
    <w:name w:val="Hyperlink"/>
    <w:uiPriority w:val="99"/>
    <w:rPr>
      <w:color w:val="0000FF"/>
      <w:u w:val="single"/>
    </w:rPr>
  </w:style>
  <w:style w:type="paragraph" w:styleId="Retraitcorpsdetexte">
    <w:name w:val="Body Text Indent"/>
    <w:basedOn w:val="Normal"/>
    <w:pPr>
      <w:ind w:left="4962"/>
    </w:pPr>
    <w:rPr>
      <w:rFonts w:ascii="Arial" w:hAnsi="Arial" w:cs="Arial"/>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Corpsdetexte3">
    <w:name w:val="Body Text 3"/>
    <w:basedOn w:val="Normal"/>
    <w:rPr>
      <w:sz w:val="16"/>
      <w:szCs w:val="16"/>
    </w:rPr>
  </w:style>
  <w:style w:type="paragraph" w:styleId="TM3">
    <w:name w:val="toc 3"/>
    <w:basedOn w:val="Normal"/>
    <w:next w:val="Normal"/>
    <w:autoRedefine/>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style>
  <w:style w:type="paragraph" w:styleId="Corpsdetexte2">
    <w:name w:val="Body Text 2"/>
    <w:basedOn w:val="Normal"/>
    <w:pPr>
      <w:spacing w:line="480" w:lineRule="auto"/>
    </w:pPr>
    <w:rPr>
      <w:sz w:val="20"/>
      <w:szCs w:val="20"/>
    </w:rPr>
  </w:style>
  <w:style w:type="paragraph" w:styleId="Paragraphedeliste">
    <w:name w:val="List Paragraph"/>
    <w:basedOn w:val="Normal"/>
    <w:uiPriority w:val="34"/>
    <w:qFormat/>
    <w:rsid w:val="00E37210"/>
    <w:pPr>
      <w:ind w:left="708"/>
    </w:pPr>
  </w:style>
  <w:style w:type="character" w:customStyle="1" w:styleId="Titre1Car">
    <w:name w:val="Titre 1 Car"/>
    <w:basedOn w:val="Policepardfaut"/>
    <w:link w:val="Titre1"/>
    <w:uiPriority w:val="9"/>
    <w:rsid w:val="00A0496B"/>
    <w:rPr>
      <w:rFonts w:ascii="Raleway" w:eastAsiaTheme="majorEastAsia" w:hAnsi="Raleway" w:cstheme="majorBidi"/>
      <w:color w:val="00A3A6"/>
      <w:sz w:val="32"/>
      <w:szCs w:val="32"/>
      <w:lang w:eastAsia="en-US"/>
    </w:rPr>
  </w:style>
  <w:style w:type="character" w:customStyle="1" w:styleId="Titre2Car">
    <w:name w:val="Titre 2 Car"/>
    <w:basedOn w:val="Policepardfaut"/>
    <w:link w:val="Titre2"/>
    <w:uiPriority w:val="9"/>
    <w:rsid w:val="00A0496B"/>
    <w:rPr>
      <w:rFonts w:ascii="Raleway" w:eastAsiaTheme="majorEastAsia" w:hAnsi="Raleway" w:cstheme="majorBidi"/>
      <w:color w:val="00A3A6"/>
      <w:sz w:val="26"/>
      <w:szCs w:val="26"/>
      <w:lang w:eastAsia="en-US"/>
    </w:rPr>
  </w:style>
  <w:style w:type="paragraph" w:styleId="Titre">
    <w:name w:val="Title"/>
    <w:basedOn w:val="Normal"/>
    <w:next w:val="Normal"/>
    <w:link w:val="TitreCar"/>
    <w:uiPriority w:val="10"/>
    <w:qFormat/>
    <w:rsid w:val="00A0496B"/>
    <w:pPr>
      <w:spacing w:after="0"/>
      <w:contextualSpacing/>
      <w:jc w:val="center"/>
    </w:pPr>
    <w:rPr>
      <w:rFonts w:ascii="Raleway" w:eastAsiaTheme="majorEastAsia" w:hAnsi="Raleway" w:cstheme="majorBidi"/>
      <w:b/>
      <w:spacing w:val="-10"/>
      <w:kern w:val="28"/>
      <w:sz w:val="56"/>
      <w:szCs w:val="56"/>
    </w:rPr>
  </w:style>
  <w:style w:type="character" w:customStyle="1" w:styleId="TitreCar">
    <w:name w:val="Titre Car"/>
    <w:basedOn w:val="Policepardfaut"/>
    <w:link w:val="Titre"/>
    <w:uiPriority w:val="10"/>
    <w:rsid w:val="00A0496B"/>
    <w:rPr>
      <w:rFonts w:ascii="Raleway" w:eastAsiaTheme="majorEastAsia" w:hAnsi="Raleway" w:cstheme="majorBidi"/>
      <w:b/>
      <w:spacing w:val="-10"/>
      <w:kern w:val="28"/>
      <w:sz w:val="56"/>
      <w:szCs w:val="56"/>
      <w:lang w:eastAsia="en-US"/>
    </w:rPr>
  </w:style>
  <w:style w:type="character" w:customStyle="1" w:styleId="Titre3Car">
    <w:name w:val="Titre 3 Car"/>
    <w:basedOn w:val="Policepardfaut"/>
    <w:link w:val="Titre3"/>
    <w:uiPriority w:val="9"/>
    <w:rsid w:val="00A0496B"/>
    <w:rPr>
      <w:rFonts w:ascii="AvenirNext LT Pro Cn" w:eastAsiaTheme="majorEastAsia" w:hAnsi="AvenirNext LT Pro Cn" w:cstheme="majorBidi"/>
      <w:color w:val="00A3A6"/>
      <w:sz w:val="24"/>
      <w:szCs w:val="24"/>
      <w:lang w:eastAsia="en-US"/>
    </w:rPr>
  </w:style>
  <w:style w:type="character" w:customStyle="1" w:styleId="Titre4Car">
    <w:name w:val="Titre 4 Car"/>
    <w:basedOn w:val="Policepardfaut"/>
    <w:link w:val="Titre4"/>
    <w:uiPriority w:val="9"/>
    <w:rsid w:val="00A0496B"/>
    <w:rPr>
      <w:rFonts w:ascii="Raleway" w:eastAsiaTheme="majorEastAsia" w:hAnsi="Raleway" w:cstheme="majorBidi"/>
      <w:i/>
      <w:iCs/>
      <w:color w:val="00A6A3"/>
      <w:sz w:val="22"/>
      <w:szCs w:val="22"/>
      <w:lang w:eastAsia="en-US"/>
    </w:rPr>
  </w:style>
  <w:style w:type="numbering" w:customStyle="1" w:styleId="ModleTitre">
    <w:name w:val="Modèle Titre"/>
    <w:uiPriority w:val="99"/>
    <w:rsid w:val="00A0496B"/>
    <w:pPr>
      <w:numPr>
        <w:numId w:val="4"/>
      </w:numPr>
    </w:pPr>
  </w:style>
  <w:style w:type="paragraph" w:styleId="TM1">
    <w:name w:val="toc 1"/>
    <w:basedOn w:val="Normal"/>
    <w:next w:val="Normal"/>
    <w:autoRedefine/>
    <w:uiPriority w:val="39"/>
    <w:unhideWhenUsed/>
    <w:rsid w:val="004D28CF"/>
    <w:pPr>
      <w:spacing w:after="100"/>
    </w:pPr>
  </w:style>
  <w:style w:type="paragraph" w:customStyle="1" w:styleId="Textecourant">
    <w:name w:val="Texte courant"/>
    <w:basedOn w:val="Normal"/>
    <w:link w:val="TextecourantCar"/>
    <w:qFormat/>
    <w:rsid w:val="003D635F"/>
    <w:pPr>
      <w:spacing w:before="0" w:after="160" w:line="276" w:lineRule="auto"/>
      <w:jc w:val="left"/>
    </w:pPr>
    <w:rPr>
      <w:rFonts w:cstheme="minorHAnsi"/>
      <w:sz w:val="20"/>
      <w:szCs w:val="20"/>
    </w:rPr>
  </w:style>
  <w:style w:type="character" w:customStyle="1" w:styleId="TextecourantCar">
    <w:name w:val="Texte courant Car"/>
    <w:basedOn w:val="Policepardfaut"/>
    <w:link w:val="Textecourant"/>
    <w:rsid w:val="003D635F"/>
    <w:rPr>
      <w:rFonts w:ascii="AvenirNext LT Pro Cn" w:eastAsiaTheme="minorHAnsi" w:hAnsi="AvenirNext LT Pro Cn" w:cs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183106">
      <w:bodyDiv w:val="1"/>
      <w:marLeft w:val="0"/>
      <w:marRight w:val="0"/>
      <w:marTop w:val="0"/>
      <w:marBottom w:val="0"/>
      <w:divBdr>
        <w:top w:val="none" w:sz="0" w:space="0" w:color="auto"/>
        <w:left w:val="none" w:sz="0" w:space="0" w:color="auto"/>
        <w:bottom w:val="none" w:sz="0" w:space="0" w:color="auto"/>
        <w:right w:val="none" w:sz="0" w:space="0" w:color="auto"/>
      </w:divBdr>
    </w:div>
    <w:div w:id="1438524013">
      <w:bodyDiv w:val="1"/>
      <w:marLeft w:val="0"/>
      <w:marRight w:val="0"/>
      <w:marTop w:val="0"/>
      <w:marBottom w:val="0"/>
      <w:divBdr>
        <w:top w:val="none" w:sz="0" w:space="0" w:color="auto"/>
        <w:left w:val="none" w:sz="0" w:space="0" w:color="auto"/>
        <w:bottom w:val="none" w:sz="0" w:space="0" w:color="auto"/>
        <w:right w:val="none" w:sz="0" w:space="0" w:color="auto"/>
      </w:divBdr>
    </w:div>
    <w:div w:id="1685013903">
      <w:bodyDiv w:val="1"/>
      <w:marLeft w:val="0"/>
      <w:marRight w:val="0"/>
      <w:marTop w:val="0"/>
      <w:marBottom w:val="0"/>
      <w:divBdr>
        <w:top w:val="none" w:sz="0" w:space="0" w:color="auto"/>
        <w:left w:val="none" w:sz="0" w:space="0" w:color="auto"/>
        <w:bottom w:val="none" w:sz="0" w:space="0" w:color="auto"/>
        <w:right w:val="none" w:sz="0" w:space="0" w:color="auto"/>
      </w:divBdr>
    </w:div>
    <w:div w:id="188509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si.gouv.fr/administration/reglementation/confiance-numerique/le-referentiel-general-de-securite-rgs/" TargetMode="External"/><Relationship Id="rId18" Type="http://schemas.openxmlformats.org/officeDocument/2006/relationships/hyperlink" Target="https://www.cnil.fr/fr/sous-traitance-exemple-de-clauses"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references.modernisation.gouv.fr/referentiel/" TargetMode="External"/><Relationship Id="rId17" Type="http://schemas.openxmlformats.org/officeDocument/2006/relationships/hyperlink" Target="https://www.cnil.fr/fr/commande-publique-quel-acteur-est-responsable-au-regard-du-rgpd" TargetMode="External"/><Relationship Id="rId2" Type="http://schemas.openxmlformats.org/officeDocument/2006/relationships/styles" Target="styles.xml"/><Relationship Id="rId16" Type="http://schemas.openxmlformats.org/officeDocument/2006/relationships/hyperlink" Target="https://www.cnil.fr/fr/ce-quil-faut-savoir-sur-lanalyse-dimpact-relative-la-protection-des-donnees-aipd"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eferences.modernisation.gouv.fr/interoperabilite" TargetMode="External"/><Relationship Id="rId5" Type="http://schemas.openxmlformats.org/officeDocument/2006/relationships/footnotes" Target="footnotes.xml"/><Relationship Id="rId15" Type="http://schemas.openxmlformats.org/officeDocument/2006/relationships/hyperlink" Target="https://www.cnil.fr/fr/reglement-europeen-protection-donnees" TargetMode="External"/><Relationship Id="rId10" Type="http://schemas.openxmlformats.org/officeDocument/2006/relationships/hyperlink" Target="https://chorus-pro.gouv.f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www.ssi.gouv.fr/entreprise/reglementation/protection-des-systemes-dinformations/la-politique-de-securite-des-systemes-dinformation-de-letat-pssi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arre\AppData\Roaming\Microsoft\Templates\Normal%20INRA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 INRAE.dotm</Template>
  <TotalTime>1</TotalTime>
  <Pages>11</Pages>
  <Words>3355</Words>
  <Characters>21744</Characters>
  <Application>Microsoft Office Word</Application>
  <DocSecurity>4</DocSecurity>
  <Lines>181</Lines>
  <Paragraphs>50</Paragraphs>
  <ScaleCrop>false</ScaleCrop>
  <HeadingPairs>
    <vt:vector size="2" baseType="variant">
      <vt:variant>
        <vt:lpstr>Titre</vt:lpstr>
      </vt:variant>
      <vt:variant>
        <vt:i4>1</vt:i4>
      </vt:variant>
    </vt:vector>
  </HeadingPairs>
  <TitlesOfParts>
    <vt:vector size="1" baseType="lpstr">
      <vt:lpstr>MAPA type</vt:lpstr>
    </vt:vector>
  </TitlesOfParts>
  <Company>INRA</Company>
  <LinksUpToDate>false</LinksUpToDate>
  <CharactersWithSpaces>25049</CharactersWithSpaces>
  <SharedDoc>false</SharedDoc>
  <HLinks>
    <vt:vector size="78" baseType="variant">
      <vt:variant>
        <vt:i4>1376308</vt:i4>
      </vt:variant>
      <vt:variant>
        <vt:i4>74</vt:i4>
      </vt:variant>
      <vt:variant>
        <vt:i4>0</vt:i4>
      </vt:variant>
      <vt:variant>
        <vt:i4>5</vt:i4>
      </vt:variant>
      <vt:variant>
        <vt:lpwstr/>
      </vt:variant>
      <vt:variant>
        <vt:lpwstr>_Toc416943298</vt:lpwstr>
      </vt:variant>
      <vt:variant>
        <vt:i4>1376308</vt:i4>
      </vt:variant>
      <vt:variant>
        <vt:i4>68</vt:i4>
      </vt:variant>
      <vt:variant>
        <vt:i4>0</vt:i4>
      </vt:variant>
      <vt:variant>
        <vt:i4>5</vt:i4>
      </vt:variant>
      <vt:variant>
        <vt:lpwstr/>
      </vt:variant>
      <vt:variant>
        <vt:lpwstr>_Toc416943297</vt:lpwstr>
      </vt:variant>
      <vt:variant>
        <vt:i4>1376308</vt:i4>
      </vt:variant>
      <vt:variant>
        <vt:i4>62</vt:i4>
      </vt:variant>
      <vt:variant>
        <vt:i4>0</vt:i4>
      </vt:variant>
      <vt:variant>
        <vt:i4>5</vt:i4>
      </vt:variant>
      <vt:variant>
        <vt:lpwstr/>
      </vt:variant>
      <vt:variant>
        <vt:lpwstr>_Toc416943296</vt:lpwstr>
      </vt:variant>
      <vt:variant>
        <vt:i4>1376308</vt:i4>
      </vt:variant>
      <vt:variant>
        <vt:i4>56</vt:i4>
      </vt:variant>
      <vt:variant>
        <vt:i4>0</vt:i4>
      </vt:variant>
      <vt:variant>
        <vt:i4>5</vt:i4>
      </vt:variant>
      <vt:variant>
        <vt:lpwstr/>
      </vt:variant>
      <vt:variant>
        <vt:lpwstr>_Toc416943295</vt:lpwstr>
      </vt:variant>
      <vt:variant>
        <vt:i4>1376308</vt:i4>
      </vt:variant>
      <vt:variant>
        <vt:i4>50</vt:i4>
      </vt:variant>
      <vt:variant>
        <vt:i4>0</vt:i4>
      </vt:variant>
      <vt:variant>
        <vt:i4>5</vt:i4>
      </vt:variant>
      <vt:variant>
        <vt:lpwstr/>
      </vt:variant>
      <vt:variant>
        <vt:lpwstr>_Toc416943294</vt:lpwstr>
      </vt:variant>
      <vt:variant>
        <vt:i4>1376308</vt:i4>
      </vt:variant>
      <vt:variant>
        <vt:i4>44</vt:i4>
      </vt:variant>
      <vt:variant>
        <vt:i4>0</vt:i4>
      </vt:variant>
      <vt:variant>
        <vt:i4>5</vt:i4>
      </vt:variant>
      <vt:variant>
        <vt:lpwstr/>
      </vt:variant>
      <vt:variant>
        <vt:lpwstr>_Toc416943293</vt:lpwstr>
      </vt:variant>
      <vt:variant>
        <vt:i4>1376308</vt:i4>
      </vt:variant>
      <vt:variant>
        <vt:i4>38</vt:i4>
      </vt:variant>
      <vt:variant>
        <vt:i4>0</vt:i4>
      </vt:variant>
      <vt:variant>
        <vt:i4>5</vt:i4>
      </vt:variant>
      <vt:variant>
        <vt:lpwstr/>
      </vt:variant>
      <vt:variant>
        <vt:lpwstr>_Toc416943292</vt:lpwstr>
      </vt:variant>
      <vt:variant>
        <vt:i4>1376308</vt:i4>
      </vt:variant>
      <vt:variant>
        <vt:i4>32</vt:i4>
      </vt:variant>
      <vt:variant>
        <vt:i4>0</vt:i4>
      </vt:variant>
      <vt:variant>
        <vt:i4>5</vt:i4>
      </vt:variant>
      <vt:variant>
        <vt:lpwstr/>
      </vt:variant>
      <vt:variant>
        <vt:lpwstr>_Toc416943291</vt:lpwstr>
      </vt:variant>
      <vt:variant>
        <vt:i4>1376308</vt:i4>
      </vt:variant>
      <vt:variant>
        <vt:i4>26</vt:i4>
      </vt:variant>
      <vt:variant>
        <vt:i4>0</vt:i4>
      </vt:variant>
      <vt:variant>
        <vt:i4>5</vt:i4>
      </vt:variant>
      <vt:variant>
        <vt:lpwstr/>
      </vt:variant>
      <vt:variant>
        <vt:lpwstr>_Toc416943290</vt:lpwstr>
      </vt:variant>
      <vt:variant>
        <vt:i4>1310772</vt:i4>
      </vt:variant>
      <vt:variant>
        <vt:i4>20</vt:i4>
      </vt:variant>
      <vt:variant>
        <vt:i4>0</vt:i4>
      </vt:variant>
      <vt:variant>
        <vt:i4>5</vt:i4>
      </vt:variant>
      <vt:variant>
        <vt:lpwstr/>
      </vt:variant>
      <vt:variant>
        <vt:lpwstr>_Toc416943289</vt:lpwstr>
      </vt:variant>
      <vt:variant>
        <vt:i4>1310772</vt:i4>
      </vt:variant>
      <vt:variant>
        <vt:i4>14</vt:i4>
      </vt:variant>
      <vt:variant>
        <vt:i4>0</vt:i4>
      </vt:variant>
      <vt:variant>
        <vt:i4>5</vt:i4>
      </vt:variant>
      <vt:variant>
        <vt:lpwstr/>
      </vt:variant>
      <vt:variant>
        <vt:lpwstr>_Toc416943288</vt:lpwstr>
      </vt:variant>
      <vt:variant>
        <vt:i4>1310772</vt:i4>
      </vt:variant>
      <vt:variant>
        <vt:i4>8</vt:i4>
      </vt:variant>
      <vt:variant>
        <vt:i4>0</vt:i4>
      </vt:variant>
      <vt:variant>
        <vt:i4>5</vt:i4>
      </vt:variant>
      <vt:variant>
        <vt:lpwstr/>
      </vt:variant>
      <vt:variant>
        <vt:lpwstr>_Toc416943287</vt:lpwstr>
      </vt:variant>
      <vt:variant>
        <vt:i4>1310772</vt:i4>
      </vt:variant>
      <vt:variant>
        <vt:i4>2</vt:i4>
      </vt:variant>
      <vt:variant>
        <vt:i4>0</vt:i4>
      </vt:variant>
      <vt:variant>
        <vt:i4>5</vt:i4>
      </vt:variant>
      <vt:variant>
        <vt:lpwstr/>
      </vt:variant>
      <vt:variant>
        <vt:lpwstr>_Toc416943286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MAPA type</dc:title>
  <dc:creator>xavier.gallaisdechateaucroc@paris.inra.fr</dc:creator>
  <cp:lastModifiedBy>Christel Dartigues</cp:lastModifiedBy>
  <cp:revision>2</cp:revision>
  <cp:lastPrinted>2017-02-21T15:12:00Z</cp:lastPrinted>
  <dcterms:created xsi:type="dcterms:W3CDTF">2026-03-04T12:23:00Z</dcterms:created>
  <dcterms:modified xsi:type="dcterms:W3CDTF">2026-03-04T12:23:00Z</dcterms:modified>
</cp:coreProperties>
</file>